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5107940</wp:posOffset>
                </wp:positionH>
                <wp:positionV relativeFrom="paragraph">
                  <wp:posOffset>3006725</wp:posOffset>
                </wp:positionV>
                <wp:extent cx="970280" cy="4172585"/>
                <wp:effectExtent l="0" t="0" r="1270" b="1841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2.2pt;margin-top:236.75pt;height:328.55pt;width:76.4pt;z-index:251683840;mso-width-relative:page;mso-height-relative:page;" fillcolor="#FFFFFF [3201]" filled="t" stroked="f" coordsize="21600,21600" o:gfxdata="UEsDBAoAAAAAAIdO4kAAAAAAAAAAAAAAAAAEAAAAZHJzL1BLAwQUAAAACACHTuJA+ppHeNgAAAAM&#10;AQAADwAAAGRycy9kb3ducmV2LnhtbE2Py07DMBBF90j8gzVI7KidNn0Q4nSBxBaJtnTtxkMcEY8j&#10;231+PcMKlqN7dO+Zen3xgzhhTH0gDcVEgUBqg+2p07Dbvj2tQKRsyJohEGq4YoJ1c39Xm8qGM33g&#10;aZM7wSWUKqPB5TxWUqbWoTdpEkYkzr5C9CbzGTtpozlzuR/kVKmF9KYnXnBmxFeH7ffm6DXsO3/b&#10;fxZjdNYPJb3frttd6LV+fCjUC4iMl/wHw68+q0PDTodwJJvEoGGlypJRDeVyNgfBxPN8OQVxYLSY&#10;qQXIppb/n2h+AFBLAwQUAAAACACHTuJA29JjtFMCAACRBAAADgAAAGRycy9lMm9Eb2MueG1srVTB&#10;btswDL0P2D8Iuq9O0qRNgzpF1iLDgGIt0A07K7IcG5BFTVJidx+w/UFPu+y+7+p37ElO2q7boYfl&#10;oFAkRfI9kj496xrNtsr5mkzOhwcDzpSRVNRmnfNPH5dvppz5IEwhNBmV81vl+dn89avT1s7UiCrS&#10;hXIMQYyftTbnVQh2lmVeVqoR/oCsMjCW5BoRcHXrrHCiRfRGZ6PB4ChryRXWkVTeQ3vRG/kuontJ&#10;QCrLWqoLkptGmdBHdUqLAEi+qq3n81RtWSoZrsrSq8B0zoE0pBNJIK/imc1PxWzthK1quStBvKSE&#10;Z5gaURskfQh1IYJgG1f/FaqppSNPZTiQ1GQ9kMQIUAwHz7i5qYRVCQuo9vaBdP//wsoP22vH6iLn&#10;hxPOjGjQ8fu77/c/ft3//MagA0Gt9TP43Vh4hu4tdRibvd5DGXF3pWviPxAx2EHv7QO9qgtMQnly&#10;PBhNYZEwjYfHo8k0hc8eX1vnwztFDYtCzh3al1gV20sfUAlc9y4xmSddF8ta63Rx69W5dmwr0Opl&#10;+sUi8eQPN21Ym/Ojw8kgRTYU3/d+2sA9gu1BRSl0q27HwIqKWxDgqJ8hb+WyRpWXwodr4TA0QIa1&#10;Clc4Sk1IQjuJs4rc13/poz96CStnLYYw5/7LRjjFmX5v0OWT4XiMsCFdxpPjES7uqWX11GI2zTkB&#10;/BALbGUSo3/Qe7F01HzG9i1iVpiEkcid87AXz0O/GtheqRaL5IQ5tSJcmhsrY+hItaHFJlBZp5ZE&#10;mnpuduxhUhPtu62Kq/D0nrwevyT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PqaR3jYAAAADAEA&#10;AA8AAAAAAAAAAQAgAAAAIgAAAGRycy9kb3ducmV2LnhtbFBLAQIUABQAAAAIAIdO4kDb0mO0UwIA&#10;AJEEAAAOAAAAAAAAAAEAIAAAACc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3090545</wp:posOffset>
                </wp:positionV>
                <wp:extent cx="970280" cy="4172585"/>
                <wp:effectExtent l="0" t="0" r="1270" b="1841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03655" y="4215765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25pt;margin-top:243.35pt;height:328.55pt;width:76.4pt;z-index:251666432;mso-width-relative:page;mso-height-relative:page;" fillcolor="#FFFFFF [3201]" filled="t" stroked="f" coordsize="21600,21600" o:gfxdata="UEsDBAoAAAAAAIdO4kAAAAAAAAAAAAAAAAAEAAAAZHJzL1BLAwQUAAAACACHTuJA9QcANNYAAAAL&#10;AQAADwAAAGRycy9kb3ducmV2LnhtbE2PTU/DMAyG70j8h8hI3FhaVkrpmu6AxBWJbeycNaapljhV&#10;k33+erwT3PzKj14/bpZn78QRpzgEUpDPMhBIXTAD9Qo264+nCkRMmox2gVDBBSMs2/u7RtcmnOgL&#10;j6vUCy6hWGsFNqWxljJ2Fr2OszAi8e4nTF4njlMvzaRPXO6dfM6yUno9EF+wesR3i91+dfAKtr2/&#10;br/zcbLGu4I+r5f1JgxKPT7k2QJEwnP6g+Gmz+rQstMuHMhE4TiXL0wqKKryFcQNKN/mIHY85MW8&#10;Atk28v8P7S9QSwMEFAAAAAgAh07iQDcITxleAgAAnQQAAA4AAABkcnMvZTJvRG9jLnhtbK1UwW7b&#10;MAy9D9g/CLqvdtw4SYM6RdYiw4BiLdANOyuyHAuQRE1SYncfsP1BT7vsvu/qd4ySk7brduhhOTiU&#10;+EzyPZI+Peu1IjvhvART0dFRTokwHGppNhX99HH1ZkaJD8zUTIERFb0Vnp4tXr867excFNCCqoUj&#10;GMT4eWcr2oZg51nmeSs080dghUFnA06zgEe3yWrHOoyuVVbk+STrwNXWARfe4+3F4KT7iO4lAaFp&#10;JBcXwLdamDBEdUKxgJR8K62ni1Rt0wgerprGi0BURZFpSE9MgvY6PrPFKZtvHLOt5PsS2EtKeMZJ&#10;M2kw6UOoCxYY2Tr5VygtuQMPTTjioLOBSFIEWYzyZ9rctMyKxAWl9vZBdP//wvIPu2tHZF3RYkSJ&#10;YRo7fn/3/f7Hr/uf3wjeoUCd9XPE3VhEhv4t9Dg2h3uPl5F33zgd/5ERif7j/HhSlpTcVnRcjMrp&#10;pBykFn0gHAEn07yYYRN4BIymRTlLgOwxknU+vBOgSTQq6rCVSWG2u/QBq0LoARITe1CyXkml0sFt&#10;1ufKkR3Dtq/SL6bHV/6AKUO6ik6OyzxFNhDfH3DKIDwSHwhGK/Trfq/GGupbFMPBME/e8pXEKi+Z&#10;D9fM4QAhM1yxcIWPRgEmgb1FSQvu67/uIx77il5KOhzIivovW+YEJeq9wY6fjMbjOMHpMC6nBR7c&#10;U8/6qcds9TkgeWwqVpfMiA/qYDYO9GfcxGXMii5mOOauaDiY52FYE9xkLpbLBMKZtSxcmhvLY+go&#10;tYHlNkAjU0uiTIM2e/VwapPs+w2La/H0nFCPX5XF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UH&#10;ADTWAAAACwEAAA8AAAAAAAAAAQAgAAAAIgAAAGRycy9kb3ducmV2LnhtbFBLAQIUABQAAAAIAIdO&#10;4kA3CE8ZXgIAAJ0EAAAOAAAAAAAAAAEAIAAAACU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2558415</wp:posOffset>
                </wp:positionH>
                <wp:positionV relativeFrom="paragraph">
                  <wp:posOffset>3076575</wp:posOffset>
                </wp:positionV>
                <wp:extent cx="970280" cy="4172585"/>
                <wp:effectExtent l="0" t="0" r="1270" b="1841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.45pt;margin-top:242.25pt;height:328.55pt;width:76.4pt;z-index:251682816;mso-width-relative:page;mso-height-relative:page;" fillcolor="#FFFFFF [3201]" filled="t" stroked="f" coordsize="21600,21600" o:gfxdata="UEsDBAoAAAAAAIdO4kAAAAAAAAAAAAAAAAAEAAAAZHJzL1BLAwQUAAAACACHTuJAEpjq+NYAAAAM&#10;AQAADwAAAGRycy9kb3ducmV2LnhtbE2Py07DMBBF90j8gzVI7KjtKiklxOkCiS0Sfa3d2MQR9jiy&#10;3efXM6xgN6M5unNuu7oEz0425TGiAjkTwCz20Yw4KNhu3p+WwHLRaLSPaBVcbYZVd3/X6sbEM37a&#10;07oMjEIwN1qBK2VqOM+9s0HnWZws0u0rpqALrWngJukzhQfP50IseNAj0genJ/vmbP+9PgYF+yHc&#10;9js5JWeCr/Djdt1s46jU44MUr8CKvZQ/GH71SR06cjrEI5rMvIJKzF8IpWFZ1cCIqOv6GdiBUFnJ&#10;BfCu5f9LdD9QSwMEFAAAAAgAh07iQHAdExdRAgAAkQQAAA4AAABkcnMvZTJvRG9jLnhtbK1UwW4a&#10;MRC9V+o/WL6XBQIJQSwRBVFVQk2ktOrZeL2sJdvj2oZd+gHtH+TUS+/9rnxHx94lSdMeciiHZTwz&#10;+8bvzczOrhqtyEE4L8HkdNDrUyIMh0KaXU4/fVy/mVDiAzMFU2BETo/C06v561ez2k7FECpQhXAE&#10;QYyf1janVQh2mmWeV0Iz3wMrDAZLcJoFPLpdVjhWI7pW2bDfP89qcIV1wIX36F21QdohupcAQllK&#10;LlbA91qY0KI6oVhASr6S1tN5um1ZCh6uy9KLQFROkWlITyyC9jY+s/mMTXeO2Ury7grsJVd4xkkz&#10;abDoA9SKBUb2Tv4FpSV34KEMPQ46a4kkRZDFoP9Mm9uKWZG4oNTePoju/x8s/3C4cUQWOT0bUmKY&#10;xo7f332///Hr/uc3gj4UqLZ+inm3FjND8xYaHJuT36Mz8m5Kp+M/MiIYR3mPD/KKJhCOzsuL/nCC&#10;EY6h0eBiOJ6MI0z2+LZ1PrwToEk0cuqwfUlVdtj40KaeUmIxD0oWa6lUOrjddqkcOTBs9Tr9OvQ/&#10;0pQhdU7Pz8b9hGwgvt9CK4OXiWRbUtEKzbbpFNhCcUQBHLQz5C1fS7zlhvlwwxwODTLDtQrX+CgV&#10;YBHoLEoqcF//5Y/52EuMUlLjEObUf9kzJyhR7w12+XIwGiFsSIfR+GKIB/c0sn0aMXu9BCQ/wAW2&#10;PJkxP6iTWTrQn3H7FrEqhpjhWDun4WQuQ7sauL1cLBYpCefUsrAxt5ZH6Ci1gcU+QClTS6JMrTad&#10;ejipqandVsVVeHpOWY9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Epjq+NYAAAAMAQAADwAA&#10;AAAAAAABACAAAAAiAAAAZHJzL2Rvd25yZXYueG1sUEsBAhQAFAAAAAgAh07iQHAdExdRAgAAkQ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-939800</wp:posOffset>
                </wp:positionH>
                <wp:positionV relativeFrom="paragraph">
                  <wp:posOffset>-734695</wp:posOffset>
                </wp:positionV>
                <wp:extent cx="1090295" cy="476250"/>
                <wp:effectExtent l="4445" t="4445" r="10160" b="1460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3200" y="179705"/>
                          <a:ext cx="109029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4pt;margin-top:-57.85pt;height:37.5pt;width:85.85pt;z-index:251681792;mso-width-relative:page;mso-height-relative:page;" fillcolor="#FFFFFF [3201]" filled="t" stroked="t" coordsize="21600,21600" o:gfxdata="UEsDBAoAAAAAAIdO4kAAAAAAAAAAAAAAAAAEAAAAZHJzL1BLAwQUAAAACACHTuJA2PJ/0NkAAAAM&#10;AQAADwAAAGRycy9kb3ducmV2LnhtbE2Py07DMBBF90j8gzVI7Fo7paVRiNMFEjuElPJcuvE0iYjH&#10;aewk5e+ZrmA1r6s75+a7s+vEhENoPWlIlgoEUuVtS7WGt9enRQoiREPWdJ5Qww8G2BXXV7nJrJ+p&#10;xGkfa8EmFDKjoYmxz6QMVYPOhKXvkfh29IMzkcehlnYwM5u7Tq6UupfOtMQfGtPjY4PV9350Gl6m&#10;0b/XH5vqk77mMqTHU/mcnrS+vUnUA4iI5/gnhgs+o0PBTAc/kg2i07BI1imHiZcu2WxBsGZ1x/XA&#10;m7Xagixy+T9E8QtQSwMEFAAAAAgAh07iQLoTWjJcAgAAxAQAAA4AAABkcnMvZTJvRG9jLnhtbK1U&#10;S27bMBDdF+gdCO4byY4/tRE5cBO4KBA0AdKia5qiLAIUyZK0pfQA7Q2y6qb7nivn6CNlJ2naRVBU&#10;C2rIeXrDeTOjk9OuUWQnnJdGF3RwlFMiNDel1JuCfvywevWaEh+YLpkyWhT0Rnh6unj54qS1czE0&#10;tVGlcAQk2s9bW9A6BDvPMs9r0TB/ZKzQcFbGNSxg6zZZ6VgL9kZlwzyfZK1xpXWGC+9xet476Z7R&#10;PYfQVJXk4tzwbSN06FmdUCwgJV9L6+ki3baqBA+XVeVFIKqgyDSkFUFgr+OaLU7YfOOYrSXfX4E9&#10;5wpPcmqY1Ah6T3XOAiNbJ/+gaiR3xpsqHHHTZH0iSRFkMcifaHNdMytSLpDa23vR/f+j5e93V47I&#10;sqCjCSWaNaj43e23u+8/7358JTiDQK31c+CuLZChe2M6tM3h3OMw5t1VrolvZETgH+bHqDUlN4BO&#10;Z9N83AstukB4/Dyf5cPZmBIOwGg6GY5TJbIHHut8eCtMQ6JRUIdCJn3Z7sIH3AnQAySG9UbJciWV&#10;Shu3WZ8pR3YMRV+lJ4bHJ7/BlCZtQSfHiP1vFCBUGrxRn16HaIVu3e1FW5vyBpo507edt3wlkc4F&#10;8+GKOfQZFMIkhksslTK4jdlblNTGffnbecSj/PBS0qJvC+o/b5kTlKh3Go0xG4xGsdHTZjSeDrFx&#10;jz3rxx69bc4MVBpg5i1PZsQHdTArZ5pPGNhljAoX0xyxCxoO5lnopwkDz8VymUBobcvChb62PFJH&#10;dbVZboOpZKpdlKnXZq8emjvVZz+IcXoe7xPq4eez+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Y&#10;8n/Q2QAAAAwBAAAPAAAAAAAAAAEAIAAAACIAAABkcnMvZG93bnJldi54bWxQSwECFAAUAAAACACH&#10;TuJAuhNaMlwCAADEBAAADgAAAAAAAAABACAAAAAoAQAAZHJzL2Uyb0RvYy54bWxQSwUGAAAAAAYA&#10;BgBZAQAA9g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eastAsia" w:ascii="Times New Roman" w:hAnsi="Times New Roman" w:eastAsia="仿宋" w:cs="Times New Roman"/>
                          <w:sz w:val="28"/>
                          <w:szCs w:val="28"/>
                          <w:lang w:val="en-US" w:eastAsia="zh-CN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572770</wp:posOffset>
                </wp:positionV>
                <wp:extent cx="2000250" cy="1076325"/>
                <wp:effectExtent l="0" t="0" r="0" b="9525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8pt;margin-top:45.1pt;height:84.75pt;width:157.5pt;z-index:251679744;mso-width-relative:page;mso-height-relative:page;" fillcolor="#FFFFFF [3201]" filled="t" stroked="f" coordsize="21600,21600" o:gfxdata="UEsDBAoAAAAAAIdO4kAAAAAAAAAAAAAAAAAEAAAAZHJzL1BLAwQUAAAACACHTuJAPQODjNUAAAAK&#10;AQAADwAAAGRycy9kb3ducmV2LnhtbE2Py07EMAxF90j8Q2QkdkzSimlpaToLJLZIzGudaUJTkThV&#10;knl+PWYFS9tH1+d2q4t37GRimgJKKBYCmMEh6AlHCdvN+9MLsJQVauUCGglXk2DV3991qtXhjJ/m&#10;tM4joxBMrZJgc55bztNgjVdpEWaDdPsK0atMYxy5jupM4d7xUoiKezUhfbBqNm/WDN/ro5ewH/1t&#10;vyvmaLV3z/hxu262YZLy8aEQr8CyueQ/GH71SR16cjqEI+rEnIRqWVeESmhECYyApi5pcZBQLpsa&#10;eN/x/xX6H1BLAwQUAAAACACHTuJALPQoD1ECAACSBAAADgAAAGRycy9lMm9Eb2MueG1srVTBbhMx&#10;EL0j8Q+W73STNC0QdVOFVkFIFa1UEGfH681a8nqM7WS3fAD8AScu3PmufgfP3qQthUMP5OCMZ8Yz&#10;897M7Mlp3xq2VT5osiUfH4w4U1ZSpe265B8/LF+84ixEYSthyKqS36jAT+fPn510bqYm1JCplGcI&#10;YsOscyVvYnSzogiyUa0IB+SUhbEm34qIq18XlRcdoremmIxGx0VHvnKepAoB2vPByHcR/VMCUl1r&#10;qc5Jblpl4xDVKyMiIIVGu8Dnudq6VjJe1nVQkZmSA2nMJ5JAXqWzmJ+I2doL12i5K0E8pYRHmFqh&#10;LZLehToXUbCN13+FarX0FKiOB5LaYgCSGQGK8egRN9eNcCpjAdXB3ZEe/l9Y+X575ZmuSj494syK&#10;Fh2//f7t9sev259fGXQgqHNhBr9rB8/Yv6EeY7PXBygT7r72bfoHIgY76L25o1f1kUko0f3R5Agm&#10;Cdt49PL4cJLjF/fPnQ/xraKWJaHkHv3LtIrtRYgoBa57l5QtkNHVUhuTL369OjOebQV6vcy/VCWe&#10;/OFmLOtKfnyIQtIrS+n94Gcs3BPaAVWSYr/qdxSsqLoBA56GIQpOLjWqvBAhXgmPqQEy7FW8xFEb&#10;QhLaSZw15L/8S5/80UxYOeswhSUPnzfCK87MO4s2vx5Ppwgb82V69HKCi39oWT202E17RgA/xgY7&#10;mcXkH81erD21n7B+i5QVJmElcpc87sWzOOwG1leqxSI7YVCdiBf22skUeiBtsYlU69ySRNPAzY49&#10;jGqmfbdWaRce3rPX/adk/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9A4OM1QAAAAoBAAAPAAAA&#10;AAAAAAEAIAAAACIAAABkcnMvZG93bnJldi54bWxQSwECFAAUAAAACACHTuJALPQoD1ECAACSBAAA&#10;DgAAAAAAAAABACAAAAAk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483870</wp:posOffset>
                </wp:positionV>
                <wp:extent cx="2188845" cy="8449945"/>
                <wp:effectExtent l="12700" t="14605" r="8255" b="3175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49945"/>
                          <a:chOff x="9127" y="2782"/>
                          <a:chExt cx="3447" cy="13022"/>
                        </a:xfrm>
                      </wpg:grpSpPr>
                      <wps:wsp>
                        <wps:cNvPr id="7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直接连接符 2"/>
                        <wps:cNvCnPr/>
                        <wps:spPr>
                          <a:xfrm>
                            <a:off x="9130" y="4706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8pt;margin-top:38.1pt;height:665.35pt;width:172.35pt;z-index:251660288;mso-width-relative:page;mso-height-relative:page;" coordorigin="9127,2782" coordsize="3447,13022" o:gfxdata="UEsDBAoAAAAAAIdO4kAAAAAAAAAAAAAAAAAEAAAAZHJzL1BLAwQUAAAACACHTuJAc6Pz+twAAAAL&#10;AQAADwAAAGRycy9kb3ducmV2LnhtbE2PwU7DMBBE70j8g7VI3KidNA1NiFOhCjhVlWiRKm5uvE2i&#10;xnYUu0n79ywnOK7maeZtsbqajo04+NZZCdFMAENbOd3aWsLX/v1pCcwHZbXqnEUJN/SwKu/vCpVr&#10;N9lPHHehZlRifa4kNCH0Oee+atAoP3M9WspObjAq0DnUXA9qonLT8ViIlBvVWlpoVI/rBqvz7mIk&#10;fExqep1Hb+PmfFrfvveL7WEToZSPD5F4ARbwGv5g+NUndSjJ6eguVnvWSYiTLCVUwnMaAyNgkSVz&#10;YEciE5FmwMuC//+h/AFQSwMEFAAAAAgAh07iQGgvHEd2AwAAhwsAAA4AAABkcnMvZTJvRG9jLnht&#10;bO1Wy2okNxTdB/IPQvu4urrL7q7C7cHYsQmYjMEzZC2rVQ9QSYqkdtlZZ5FVyD6QQCCBgVlmF0K+&#10;ZjL5jBypqh9jO+AkjBmG6YVaqitd6Z5zz5X2n1y3klwJ6xqt5jTdGVEiFNeLRlVz+vzZySczSpxn&#10;asGkVmJOb4SjTw4+/mi/M4UY61rLhbAETpQrOjOntfemSBLHa9Eyt6ONUDCW2rbMY2irZGFZB++t&#10;TMaj0V7SabswVnPhHL4e90Y6eLQPcajLsuHiWPNlK5TvvVohmUdIrm6MowfxtGUpuH9alk54IucU&#10;kfrYYhP0L0ObHOyzorLM1A0fjsAecoRbMbWsUdh07eqYeUaWtrnjqm241U6XfofrNukDiYgginR0&#10;C5tTq5cmxlIVXWXWoIOoW6j/Z7f886tzS5rFnO5RolgLwl//9vWr774hewGbzlQFppxac2HO7fCh&#10;6kch3OvStuEfgZDriOrNGlVx7QnHx3E6m82yXUo4bLMsy3MMIu68BjlhXZ6Op5TAPJ7Oxivbp8P6&#10;SZbBGBank9E4mpPVzkk44Po8nUFKug1O7v/hdFEzIyL8LoAw4ISzDDj9+OLV7z+RtMcpTlmD5AoH&#10;vO5BKEcMtyJd4TTJJgNId+NkhbHOnwrdktCZU4vMjgnHrs6cB5qAZDUlbKv0SSNlRFkq0gHZ2e40&#10;uGeQbAmpoNsa0O5URQmTFWoB9za6dFo2i7A8OHK2ujySllyxoKD4CwFjuzemhb2Pmav7edHU89g2&#10;HuVCNi24314tFZwEwnqgQu9SL24AstW9Sp3hJw3cnjHnz5mFLIEcCpd/iqaUGkHpoUdJre1X930P&#10;85EFsFLSQeYI+Msls4IS+ZlCfuRploW6EAfZ7nSMgd22XG5b1LI90sAhRYk0PHbDfC9X3dLq9gvU&#10;t8OwK0xMcezdQzsMjnxfflAhuTg8jNNQCwzzZ+rC8OC8J/Bw6XXZRG436AygIcuDOB8h3XEbDOn+&#10;/a9/fvvzX3/8gPb1y19IFGI4AqRxpIbisKJzpc91ZVjnfTYdxcrCirt5H8vxWtubhB5yXjYqyJEV&#10;713OB0ENbD4Srfk/0TrZKmcPohWeYmnOJ7Ne8W+f1zQf7UJc734te3xeU+Byv16zf0nscCOn2V6a&#10;fyA23uabMvwGsfERgvdZvBWHt2R4AG6Po8A37+eD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Bz&#10;o/P63AAAAAsBAAAPAAAAAAAAAAEAIAAAACIAAABkcnMvZG93bnJldi54bWxQSwECFAAUAAAACACH&#10;TuJAaC8cR3YDAACHCwAADgAAAAAAAAABACAAAAArAQAAZHJzL2Uyb0RvYy54bWxQSwUGAAAAAAYA&#10;BgBZAQAAEwcAAAAA&#10;">
                <o:lock v:ext="edit" aspectratio="f"/>
                <v:rect id="矩形 1" o:spid="_x0000_s1026" o:spt="1" style="position:absolute;left:9130;top:2782;height:13022;width:3435;v-text-anchor:middle;" filled="f" stroked="t" coordsize="21600,21600" o:gfxdata="UEsDBAoAAAAAAIdO4kAAAAAAAAAAAAAAAAAEAAAAZHJzL1BLAwQUAAAACACHTuJAIk8dzb0AAADa&#10;AAAADwAAAGRycy9kb3ducmV2LnhtbEWP3WrCQBSE7wXfYTmF3ukmhWpIXaWECqJY8Aft5Wn2NAlm&#10;z4bsavTtXaHg5TAz3zCT2dXU4kKtqywriIcRCOLc6ooLBfvdfJCAcB5ZY22ZFNzIwWza700w1bbj&#10;DV22vhABwi5FBaX3TSqly0sy6Ia2IQ7en20N+iDbQuoWuwA3tXyLopE0WHFYKLGhrKT8tD0bBZ+S&#10;l6s465Lx9/r4nh2+bPNrf5R6fYmjDxCerv4Z/m8vtIIxPK6EGy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Tx3N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9130;top:4706;height:0;width:3435;" filled="f" stroked="t" coordsize="21600,21600" o:gfxdata="UEsDBAoAAAAAAIdO4kAAAAAAAAAAAAAAAAAEAAAAZHJzL1BLAwQUAAAACACHTuJAN8r8/bQAAADa&#10;AAAADwAAAGRycy9kb3ducmV2LnhtbEVPyQrCMBC9C/5DGMGbTetBtBp7EAU9uiB4G5qxi82kNHH9&#10;enMQPD7evshephEP6lxlWUESxSCIc6srLhScjpvRFITzyBoby6TgTQ6yZb+3wFTbJ+/pcfCFCCHs&#10;UlRQet+mUrq8JIMusi1x4K62M+gD7AqpO3yGcNPIcRxPpMGKQ0OJLa1Kym+Hu1Gw31U1+e1lhpPz&#10;mxuNn3Wd10oNB0k8B+Hp5f/in3urFYSt4Uq4AXL5B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3yvz9tAAAANoAAAAPAAAA&#10;AAAAAAEAIAAAACIAAABkcnMvZG93bnJldi54bWxQSwECFAAUAAAACACHTuJAMy8FnjsAAAA5AAAA&#10;EAAAAAAAAAABACAAAAADAQAAZHJzL3NoYXBleG1sLnhtbFBLBQYAAAAABgAGAFsBAACtAwAA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9139;top:13938;height:0;width:3435;" filled="f" stroked="t" coordsize="21600,21600" o:gfxdata="UEsDBAoAAAAAAIdO4kAAAAAAAAAAAAAAAAAEAAAAZHJzL1BLAwQUAAAACACHTuJAD9P/2r0AAADa&#10;AAAADwAAAGRycy9kb3ducmV2LnhtbEWPQWvCQBSE74X+h+UVemt2VShJdJUiiJa2YKIHj4/sMwnN&#10;vg3ZVdN/3y0UPA4z8w2zWI22E1cafOtYwyRRIIgrZ1quNRwPm5cUhA/IBjvHpOGHPKyWjw8LzI27&#10;cUHXMtQiQtjnqKEJoc+l9FVDFn3ieuLond1gMUQ51NIMeItw28mpUq/SYstxocGe1g1V3+XFaph9&#10;fB2KsE95U5yzz617O6Xvymn9/DRRcxCBxnAP/7d3RkMGf1fiDZ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0//a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4" o:spid="_x0000_s1026" o:spt="20" style="position:absolute;left:9127;top:14619;height:0;width:3435;" filled="f" stroked="t" coordsize="21600,21600" o:gfxdata="UEsDBAoAAAAAAIdO4kAAAAAAAAAAAAAAAAAEAAAAZHJzL1BLAwQUAAAACACHTuJAnKldSL4AAADb&#10;AAAADwAAAGRycy9kb3ducmV2LnhtbEWPT2vCQBDF7wW/wzJCb3VXhRJTVymC1KIFox56HLJjEpqd&#10;Ddmtf7595yD0NsN7895v5subb9WF+tgEtjAeGVDEZXANVxZOx/VLBiomZIdtYLJwpwjLxeBpjrkL&#10;Vy7ockiVkhCOOVqoU+pyrWNZk8c4Ch2xaOfQe0yy9pV2PV4l3Ld6Ysyr9tiwNNTY0aqm8ufw6y1M&#10;t1/HIu0zXhfn2e4jvH9nnyZY+zwcmzdQiW7p3/y43jjBF3r5RQb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ldS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591820</wp:posOffset>
                </wp:positionV>
                <wp:extent cx="2133600" cy="1076325"/>
                <wp:effectExtent l="0" t="0" r="0" b="9525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05pt;margin-top:46.6pt;height:84.75pt;width:168pt;z-index:251678720;mso-width-relative:page;mso-height-relative:page;" fillcolor="#FFFFFF [3201]" filled="t" stroked="f" coordsize="21600,21600" o:gfxdata="UEsDBAoAAAAAAIdO4kAAAAAAAAAAAAAAAAAEAAAAZHJzL1BLAwQUAAAACACHTuJAhCAIHdYAAAAK&#10;AQAADwAAAGRycy9kb3ducmV2LnhtbE2PTU/DMAyG70j8h8hI3FjSsg3WNd0BiSsS29g5a0xTrXGq&#10;JPv89ZgTHO330evH9eriB3HCmPpAGoqJAoHUBttTp2G7eX96BZGyIWuGQKjhiglWzf1dbSobzvSJ&#10;p3XuBJdQqowGl/NYSZlah96kSRiROPsO0ZvMY+ykjebM5X6QpVJz6U1PfMGZEd8ctof10WvYdf62&#10;+yrG6KwfpvRxu262odf68aFQSxAZL/kPhl99VoeGnfbhSDaJQUM5mxaMalg8lyAYmC0UL/aczMsX&#10;kE0t/7/Q/ABQSwMEFAAAAAgAh07iQEPrSVpRAgAAkgQAAA4AAABkcnMvZTJvRG9jLnhtbK1UzW4T&#10;MRC+I/EOlu9kN7+FqJsqtApCqmilgDg7Xm/Wku0xtpPd8gDwBj1x4c5z5TkYezdtKBx6IIfNeGb2&#10;G3/fzOz5RasV2QvnJZiCDgc5JcJwKKXZFvTTx9Wr15T4wEzJFBhR0Dvh6cXi5Yvzxs7FCGpQpXAE&#10;QYyfN7agdQh2nmWe10IzPwArDAYrcJoFPLptVjrWILpW2SjPZ1kDrrQOuPAevVddkPaI7jmAUFWS&#10;iyvgOy1M6FCdUCwgJV9L6+ki3baqBA83VeVFIKqgyDSkJxZBexOf2eKczbeO2Vry/grsOVd4wkkz&#10;abDoA9QVC4zsnPwLSkvuwEMVBhx01hFJiiCLYf5Em3XNrEhcUGpvH0T3/w+Wf9jfOiLLgk4mlBim&#10;seOH+++HH78OP78R9KFAjfVzzFtbzAztW2hxbI5+j87Iu62cjv/IiGAc5b17kFe0gXB0jobj8SzH&#10;EMfYMD+bjUfTiJM9vm6dD+8EaBKNgjrsX5KV7a996FKPKbGaByXLlVQqHdx2c6kc2TPs9Sr9evQ/&#10;0pQhTUFn42mekA3E9ztoZfAykW3HKlqh3bS9BBso71ABB90QectXEm95zXy4ZQ6nBpnhXoUbfFQK&#10;sAj0FiU1uK//8sd8bCZGKWlwCgvqv+yYE5So9wbb/GY4mSBsSIfJ9GyEB3ca2ZxGzE5fApIf4gZb&#10;nsyYH9TRrBzoz7h+y1gVQ8xwrF3QcDQvQ7cbuL5cLJcpCQfVsnBt1pZH6Ci1geUuQCVTS6JMnTa9&#10;ejiqqan9WsVdOD2nrMdPye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CAIHdYAAAAKAQAADwAA&#10;AAAAAAABACAAAAAiAAAAZHJzL2Rvd25yZXYueG1sUEsBAhQAFAAAAAgAh07iQEPrSVpRAgAAkg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-853440</wp:posOffset>
                </wp:positionH>
                <wp:positionV relativeFrom="paragraph">
                  <wp:posOffset>572770</wp:posOffset>
                </wp:positionV>
                <wp:extent cx="2133600" cy="1076325"/>
                <wp:effectExtent l="0" t="0" r="0" b="9525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9560" y="1487170"/>
                          <a:ext cx="21336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2pt;margin-top:45.1pt;height:84.75pt;width:168pt;z-index:251677696;mso-width-relative:page;mso-height-relative:page;" fillcolor="#FFFFFF [3201]" filled="t" stroked="f" coordsize="21600,21600" o:gfxdata="UEsDBAoAAAAAAIdO4kAAAAAAAAAAAAAAAAAEAAAAZHJzL1BLAwQUAAAACACHTuJA9njNcNcAAAAL&#10;AQAADwAAAGRycy9kb3ducmV2LnhtbE2Py07DMBBF90j8gzVI7FrbIRQa4nSBxBaJtnTtxkMcYY8j&#10;231+PWYFuxnN0Z1z29XZO3bEmMZACuRcAEPqgxlpULDdvM2egaWsyWgXCBVcMMGqu71pdWPCiT7w&#10;uM4DKyGUGq3A5jw1nKfeotdpHiakcvsK0etc1jhwE/WphHvHKyEW3OuRygerJ3y12H+vD17BbvDX&#10;3aecojXe1fR+vWy2YVTq/k6KF2AZz/kPhl/9og5dcdqHA5nEnIKZfKjrwipYigpYISohF8D2ZXhc&#10;PgHvWv6/Q/cDUEsDBBQAAAAIAIdO4kDtOBY0WgIAAJ0EAAAOAAAAZHJzL2Uyb0RvYy54bWytVM1u&#10;EzEQviPxDpbvdDf/bZRNFVIFIVW0UkGcHa83a8n2GNvJbnkAeIOeuHDnufocjL2bthQOPZCDM/Z8&#10;+ezvm5kszlutyEE4L8EUdHCSUyIMh1KaXUE/fdy8OaXEB2ZKpsCIgt4KT8+Xr18tGjsXQ6hBlcIR&#10;JDF+3tiC1iHYeZZ5XgvN/AlYYTBZgdMs4NbtstKxBtm1yoZ5Ps0acKV1wIX3eHrRJWnP6F5CCFUl&#10;ubgAvtfChI7VCcUCSvK1tJ4u02urSvBwVVVeBKIKikpDWvESjLdxzZYLNt85ZmvJ+yewlzzhmSbN&#10;pMFLH6guWGBk7+RfVFpyBx6qcMJBZ52Q5AiqGOTPvLmpmRVJC1rt7YPp/v/R8g+Ha0dkWdDxiBLD&#10;NFb8/u77/Y9f9z+/ETxDgxrr54i7sYgM7VtosW2O5x4Po+62cjp+oyKC+eHp2WSKHt8idHw6G8x6&#10;p0UbCI/5wWg0zRHAIyKfTUfDSaTMHpms8+GdAE1iUFCHpUwOs8OlDx30CIkXe1Cy3Eil0sbttmvl&#10;yIFh2Tfp07P/AVOGNAWdjiZ5YjYQf99RK4OPicI7gTEK7bbt3dhCeYtmOOj6yVu+kfjKS+bDNXPY&#10;QKgMRyxc4VIpwEugjyipwX3913nEY10xS0mDDVlQ/2XPnKBEvTdY8bPBeIy0IW3Gk9kQN+5pZvs0&#10;Y/Z6DSh+gMNseQojPqhjWDnQn3ESV/FWTDHD8e6ChmO4Dt2Y4CRzsVolEPasZeHS3FgeqaPVBlb7&#10;AJVMJYk2dd707mHXpqL2ExbH4uk+oR7/VZ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Z4zXDX&#10;AAAACwEAAA8AAAAAAAAAAQAgAAAAIgAAAGRycy9kb3ducmV2LnhtbFBLAQIUABQAAAAIAIdO4kDt&#10;OBY0WgIAAJ0EAAAOAAAAAAAAAAEAIAAAACY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-777240</wp:posOffset>
                </wp:positionH>
                <wp:positionV relativeFrom="paragraph">
                  <wp:posOffset>9100185</wp:posOffset>
                </wp:positionV>
                <wp:extent cx="6952615" cy="609600"/>
                <wp:effectExtent l="0" t="0" r="635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5760" y="10014585"/>
                          <a:ext cx="695261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备注：标签的长宽可根据档案盒大小进行调节，但需包含模板中所列信息类别。档案盒编号中第1个数字表示共几盒，第2个数字表示第几盒。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2pt;margin-top:716.55pt;height:48pt;width:547.45pt;z-index:251676672;mso-width-relative:page;mso-height-relative:page;" fillcolor="#FFFFFF [3201]" filled="t" stroked="f" coordsize="21600,21600" o:gfxdata="UEsDBAoAAAAAAIdO4kAAAAAAAAAAAAAAAAAEAAAAZHJzL1BLAwQUAAAACACHTuJAcM1OWNgAAAAO&#10;AQAADwAAAGRycy9kb3ducmV2LnhtbE2Py07DMBBF90j8gzVI7FrHaQo0jdMFElsk+lq7sYmj2uPI&#10;dp9fz7CC5cw9unOmWV29Y2cT0xBQgpgWwAx2QQ/YS9huPiZvwFJWqJULaCTcTIJV+/jQqFqHC36Z&#10;8zr3jEow1UqCzXmsOU+dNV6laRgNUvYdoleZxthzHdWFyr3jZVG8cK8GpAtWjebdmu64PnkJ+97f&#10;9zsxRqu9q/DzfttswyDl85MolsCyueY/GH71SR1acjqEE+rEnISJKMuKWEqq2UwAI2bxWs6BHWg1&#10;LxcCeNvw/2+0P1BLAwQUAAAACACHTuJAADazHl0CAACdBAAADgAAAGRycy9lMm9Eb2MueG1srVRB&#10;btswELwX6B8I3hvJjqUkRuTAteGiQNAESIueaYqyBFAkS9KW0ge0P8ipl977rryjQ8pO0rSHHKoD&#10;teSOdjmzuzq/6FtJdsK6RquCjo5SSoTiumzUpqCfPq7enFLiPFMlk1qJgt4KRy9mr1+dd2YqxrrW&#10;shSWIIhy084UtPbeTJPE8Vq0zB1pIxSclbYt89jaTVJa1iF6K5NxmuZJp21prObCOZwuByfdR7Qv&#10;CairquFiqfm2FcoPUa2QzIOSqxvj6CzetqoE91dV5YQnsqBg6uOKJLDXYU1m52y6sczUDd9fgb3k&#10;Cs84taxRSPoQask8I1vb/BWqbbjVTlf+iOs2GYhERcBilD7T5qZmRkQukNqZB9Hd/wvLP+yuLWlK&#10;dALqrliLit/ffb//8ev+5zeCMwjUGTcF7sYA6fu3ugf4cO5wGHj3lW3DG4wI/Md5dpJD41tA03Q0&#10;yU6zQWrRe8IByM+ycT7KKOGA5OlZnsZaJI+RjHX+ndAtCUZBLUoZFWa7S+dxK0APkJDYadmUq0bK&#10;uLGb9UJasmMo+yo+IT0++QMmFemQ/ThLY2Slw/cDTirAA/GBYLB8v+73aqx1eQsxrB76yRm+anDL&#10;S+b8NbNoIFDHiPkrLJXUSKL3FiW1tl//dR7wqCu8lHRoyIK6L1tmBSXyvULFz0aTSejguJlkJ2Ns&#10;7FPP+qlHbduFBvkRhtnwaAa8lwezsrr9jEmch6xwMcWRu6D+YC78MCaYZC7m8whCzxrmL9WN4SF0&#10;kFrp+dbrqoklCTIN2uzVQ9dG2fcTFsbi6T6iHv8qs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w&#10;zU5Y2AAAAA4BAAAPAAAAAAAAAAEAIAAAACIAAABkcnMvZG93bnJldi54bWxQSwECFAAUAAAACACH&#10;TuJAADazHl0CAACdBAAADgAAAAAAAAABACAAAAAn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备注：标签的长宽可根据档案盒大小进行调节，但需包含模板中所列信息类别。档案盒编号中第1个数字表示共几盒，第2个数字表示第几盒。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4036695</wp:posOffset>
                </wp:positionH>
                <wp:positionV relativeFrom="paragraph">
                  <wp:posOffset>480695</wp:posOffset>
                </wp:positionV>
                <wp:extent cx="2188845" cy="8458835"/>
                <wp:effectExtent l="12700" t="13970" r="8255" b="2349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58835"/>
                          <a:chOff x="9127" y="2782"/>
                          <a:chExt cx="3447" cy="13022"/>
                        </a:xfrm>
                      </wpg:grpSpPr>
                      <wps:wsp>
                        <wps:cNvPr id="12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连接符 2"/>
                        <wps:cNvCnPr/>
                        <wps:spPr>
                          <a:xfrm>
                            <a:off x="9130" y="4692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7.85pt;margin-top:37.85pt;height:666.05pt;width:172.35pt;z-index:251661312;mso-width-relative:page;mso-height-relative:page;" coordorigin="9127,2782" coordsize="3447,13022" o:gfxdata="UEsDBAoAAAAAAIdO4kAAAAAAAAAAAAAAAAAEAAAAZHJzL1BLAwQUAAAACACHTuJAepDZztsAAAAL&#10;AQAADwAAAGRycy9kb3ducmV2LnhtbE2PTUvDQBCG74L/YRnBm92N/UiM2RQp6qkItkLpbZtMk9Ds&#10;bMhuk/bfOz3paRjm4Z3nzZYX24oBe9840hBNFAikwpUNVRp+th9PCQgfDJWmdYQaruhhmd/fZSYt&#10;3UjfOGxCJTiEfGo01CF0qZS+qNEaP3EdEt+Orrcm8NpXsuzNyOG2lc9KLaQ1DfGH2nS4qrE4bc5W&#10;w+doxrdp9D6sT8fVdb+df+3WEWr9+BCpVxABL+EPhps+q0POTgd3ptKLVsNiOo8Z1RDfJgMviZqB&#10;ODA5U3ECMs/k/w75L1BLAwQUAAAACACHTuJAVAW+Z3QDAACMCwAADgAAAGRycy9lMm9Eb2MueG1s&#10;7VbPiyQ1FL4L/g8hd6e6qqtnqovpWYYZZxAGd2AUz5l06gekkpikp2Y8e/C0eBcUBAXBozcR/5p1&#10;/TP8kqqume3dhV3FVcQ+VCd5yUve973vJYePbjtJboR1rVYrmu7NKBGK63Wr6hX9+KOz9wpKnGdq&#10;zaRWYkXvhKOPjt5957A3pch0o+VaWAInypW9WdHGe1MmieON6Jjb00YoGCttO+bRtXWytqyH904m&#10;2Wy2n/Taro3VXDiH0dPBSEeP9nUc6qpquTjVfNMJ5QevVkjmEZJrWuPoUTxtVQnuH1eVE57IFUWk&#10;Pn6xCdrX4ZscHbKytsw0LR+PwF7nCDsxdaxV2HRydco8IxvbvuCqa7nVTld+j+suGQKJiCCKdLaD&#10;zbnVGxNjqcu+NhPoIGoH9T/tln94c2lJu0YmpJQo1oHxZz9//vTLLwgGgE5v6hKTzq25Mpd2HKiH&#10;Xgj4trJd+Eco5DbiejfhKm494RjM0qIo8gUlHDY0imK+GJDnDegJ65ZpdkAJzNlBkW1t74/r53kO&#10;Y1iczmdZNCfbnZNwwOk8vUFSunuk3F9D6qphRkQCXABhi1Q2IfXND09/+ZaMQMU5E0qudADsJRAt&#10;EcROqFug5jmAeUWgrDTW+XOhOxIaK2qR3DHn2M2F82AGmGynhG2VPmuljAkuFekBbbE4CO4ZVFtB&#10;LWh2Bsw7VVPCZI1ywL2NLp2W7TosD46cra9PpCU3LIgo/gJD2O65aWHvU+aaYV40DUR2rUfFkG0H&#10;8h+ulgpOAmMDUKF1rdd3QNnqQajO8LMWbi+Y85fMQplADrXLP8ankhpB6bFFSaPtZy8bD/ORBrBS&#10;0kPpCPjTDbOCEvmBQoIs0zwPpSF28sVBho59aLl+aFGb7kQDB6gFp4vNMN/LbbOyuvsEJe447AoT&#10;Uxx7D9COnRM/VCAUSS6Oj+M0lAPD/IW6Mjw4Hwg83nhdtZHbe3RG0JDmQZ1vI9/nU75/9dNvT777&#10;/dev8X324/ckSjGcAeI4UWN52PK5VehUG6bEz/eXo8ZfTPxYkid132f0mPSyVUGQrPzPJX1Q1Ejn&#10;2+I1fxWv8yDcN+F1GQtaOl/Oi0Hzfz+x6XK2gLz+/dXsHyAWVX68yncEm78hseOlnOb76fJ/YuN9&#10;HmQxXFPPERvfIXikxXtxfFCGV+DDflT4/SP66A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6kNnO&#10;2wAAAAsBAAAPAAAAAAAAAAEAIAAAACIAAABkcnMvZG93bnJldi54bWxQSwECFAAUAAAACACHTuJA&#10;VAW+Z3QDAACMCwAADgAAAAAAAAABACAAAAAqAQAAZHJzL2Uyb0RvYy54bWxQSwUGAAAAAAYABgBZ&#10;AQAAEAcAAAAA&#10;">
                <o:lock v:ext="edit" aspectratio="f"/>
                <v:rect id="矩形 1" o:spid="_x0000_s1026" o:spt="1" style="position:absolute;left:9130;top:2782;height:13022;width:3435;v-text-anchor:middle;" filled="f" stroked="t" coordsize="21600,21600" o:gfxdata="UEsDBAoAAAAAAIdO4kAAAAAAAAAAAAAAAAAEAAAAZHJzL1BLAwQUAAAACACHTuJAWoVIG7wAAADb&#10;AAAADwAAAGRycy9kb3ducmV2LnhtbEVPTWvCQBC9C/0Pywi96SaCNaRuggQFUSrUFu1xmp0modnZ&#10;kN0a+++7gtDbPN7nLPOracWFetdYVhBPIxDEpdUNVwre3zaTBITzyBpby6Tglxzk2cNoiam2A7/S&#10;5egrEULYpaig9r5LpXRlTQbd1HbEgfuyvUEfYF9J3eMQwk0rZ1H0JA02HBpq7Kioqfw+/hgFK8m7&#10;fVwMyeLwcp4Xp7XtPu2HUo/jOHoG4enq/8V391aH+TO4/RIO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FSB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9130;top:4692;height:0;width:3435;" filled="f" stroked="t" coordsize="21600,21600" o:gfxdata="UEsDBAoAAAAAAIdO4kAAAAAAAAAAAAAAAAAEAAAAZHJzL1BLAwQUAAAACACHTuJAbhlwyrUAAADb&#10;AAAADwAAAGRycy9kb3ducmV2LnhtbEVPyQrCMBC9C/5DGMGbpiqIVqMHUahHFwRvQzN2sZmUJq5f&#10;bwTB2zzeOvPl01TiTo0rLCsY9CMQxKnVBWcKjodNbwLCeWSNlWVS8CIHy0W7NcdY2wfv6L73mQgh&#10;7GJUkHtfx1K6NCeDrm9r4sBdbGPQB9hkUjf4COGmksMoGkuDBYeGHGta5ZRe9zejYLctSvLJeYrj&#10;04srje91mZZKdTuDaAbC09P/xT93osP8EXx/CQfIx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hlwyrUAAADb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9139;top:13938;height:0;width:3435;" filled="f" stroked="t" coordsize="21600,21600" o:gfxdata="UEsDBAoAAAAAAIdO4kAAAAAAAAAAAAAAAAAEAAAAZHJzL1BLAwQUAAAACACHTuJA45JbS7wAAADb&#10;AAAADwAAAGRycy9kb3ducmV2LnhtbEVPTWvCQBC9C/6HZYTedDe2lDS6SikEW1qhiR48DtkxCWZn&#10;Q3ar9t93C4K3ebzPWa6vthNnGnzrWEMyUyCIK2darjXsd/k0BeEDssHOMWn4JQ/r1Xi0xMy4Cxd0&#10;LkMtYgj7DDU0IfSZlL5qyKKfuZ44ckc3WAwRDrU0A15iuO3kXKlnabHl2NBgT28NVafyx2p4/Nzu&#10;ivCdcl4cX7427vWQfiin9cMkUQsQga7hLr65302c/wT/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SW0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4" o:spid="_x0000_s1026" o:spt="20" style="position:absolute;left:9127;top:14619;height:0;width:3435;" filled="f" stroked="t" coordsize="21600,21600" o:gfxdata="UEsDBAoAAAAAAIdO4kAAAAAAAAAAAAAAAAAEAAAAZHJzL1BLAwQUAAAACACHTuJAjN7+0LwAAADb&#10;AAAADwAAAGRycy9kb3ducmV2LnhtbEVPTWvCQBC9C/6HZYTedDeWljS6SikEW1qhiR48DtkxCWZn&#10;Q3ar9t93C4K3ebzPWa6vthNnGnzrWEMyUyCIK2darjXsd/k0BeEDssHOMWn4JQ/r1Xi0xMy4Cxd0&#10;LkMtYgj7DDU0IfSZlL5qyKKfuZ44ckc3WAwRDrU0A15iuO3kXKlnabHl2NBgT28NVafyx2p4/Nzu&#10;ivCdcl4cX7427vWQfiin9cMkUQsQga7hLr65302c/wT/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e/t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2033270</wp:posOffset>
                </wp:positionV>
                <wp:extent cx="2278380" cy="115125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61085" y="3174365"/>
                          <a:ext cx="2278380" cy="1151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205" w:firstLineChars="300"/>
                              <w:rPr>
                                <w:rFonts w:hint="default"/>
                                <w:b/>
                                <w:bCs/>
                                <w:color w:val="auto"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7pt;margin-top:160.1pt;height:90.65pt;width:179.4pt;z-index:251662336;mso-width-relative:page;mso-height-relative:page;" filled="f" stroked="f" coordsize="21600,21600" o:gfxdata="UEsDBAoAAAAAAIdO4kAAAAAAAAAAAAAAAAAEAAAAZHJzL1BLAwQUAAAACACHTuJA3FVrVNwAAAAL&#10;AQAADwAAAGRycy9kb3ducmV2LnhtbE2Py07DMBBF90j8gzVI7FrbaQNViFOhSBUSgkVLN+wmsZtE&#10;+BFi9wFfz7CC5cwc3Tm3XF+cZSczxSF4BXIugBnfBj34TsH+bTNbAYsJvUYbvFHwZSKsq+urEgsd&#10;zn5rTrvUMQrxsUAFfUpjwXlse+MwzsNoPN0OYXKYaJw6ric8U7izPBPijjscPH3ocTR1b9qP3dEp&#10;eK43r7htMrf6tvXTy+Fx/Ny/50rd3kjxACyZS/qD4Vef1KEipyYcvY7MKphJuSRUwSITGTAiFst7&#10;2jQKciFz4FXJ/3eofgBQSwMEFAAAAAgAh07iQPqHu9xKAgAAdQQAAA4AAABkcnMvZTJvRG9jLnht&#10;bK1UzW4TMRC+I/EOlu9kf/JL1E0VWgUhVbRSQJwdr7e7ku0xtpPd8ADwBj1x4c5z5TkYe5O0Khx6&#10;4OIdez7PzPfNeC8uOyXJTljXgC5oNkgpEZpD2ej7gn7+tHozo8R5pksmQYuC7oWjl4vXry5aMxc5&#10;1CBLYQkG0W7emoLW3pt5kjheC8XcAIzQ6KzAKuZxa++T0rIWoyuZ5Gk6SVqwpbHAhXN4et076TGi&#10;fUlAqKqGi2vgWyW076NaIZlHSq5ujKOLWG1VCe5vq8oJT2RBkamPKyZBexPWZHHB5veWmbrhxxLY&#10;S0p4xkmxRmPSc6hr5hnZ2uavUKrhFhxUfsBBJT2RqAiyyNJn2qxrZkTkglI7cxbd/b+w/OPuzpKm&#10;xEmYUqKZwo4fHn4cfv4+/PpO8AwFao2bI25tEOm7d9Ah+HTu8DDw7iqrwhcZkeBPJ1k6G1OyL+gw&#10;m46Gk3Evteg84QjI8+lsOMMucERk2TjLxxGRPIYy1vn3AhQJRkEt9jJKzHY3zmNZCD1BQmYNq0bK&#10;2E+pSVvQyXCcxgtnD96QGi8GQn3hwfLdpjuy3EC5R5IW+jlxhq8aTH7DnL9jFgcDC8an429xqSRg&#10;EjhalNRgv/3rPOCxX+ilpMVBK6j7umVWUCI/aOzk22w0CpMZN6PxNMeNferZPPXorboCnOUMH6nh&#10;0Qx4L09mZUF9wRe2DFnRxTTH3AX1J/PK9+OPL5SL5TKCcBYN8zd6bXgI3cu53Hqomqh0kKnX5qge&#10;TmNswPHlhHF/uo+ox7/F4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cVWtU3AAAAAsBAAAPAAAA&#10;AAAAAAEAIAAAACIAAABkcnMvZG93bnJldi54bWxQSwECFAAUAAAACACHTuJA+oe73EoCAAB1BAAA&#10;DgAAAAAAAAABACAAAAAr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1205" w:firstLineChars="300"/>
                        <w:rPr>
                          <w:rFonts w:hint="default"/>
                          <w:b/>
                          <w:bCs/>
                          <w:color w:val="auto"/>
                          <w:sz w:val="40"/>
                          <w:szCs w:val="4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-891540</wp:posOffset>
                </wp:positionH>
                <wp:positionV relativeFrom="paragraph">
                  <wp:posOffset>481965</wp:posOffset>
                </wp:positionV>
                <wp:extent cx="2188845" cy="8459470"/>
                <wp:effectExtent l="12700" t="14605" r="8255" b="2222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59470"/>
                          <a:chOff x="9127" y="2782"/>
                          <a:chExt cx="3447" cy="13022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9130" y="4720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0.2pt;margin-top:37.95pt;height:666.1pt;width:172.35pt;z-index:251659264;mso-width-relative:page;mso-height-relative:page;" coordorigin="9127,2782" coordsize="3447,13022" o:gfxdata="UEsDBAoAAAAAAIdO4kAAAAAAAAAAAAAAAAAEAAAAZHJzL1BLAwQUAAAACACHTuJAL7uUmNwAAAAM&#10;AQAADwAAAGRycy9kb3ducmV2LnhtbE2PQU/CQBCF7yb+h82YeIPdhaJYuyWGqCdCIpgYb0s7tA3d&#10;2aa7tPDvHU96nLwv732TrS6uFQP2ofFkQE8VCKTClw1VBj73b5MliBAtlbb1hAauGGCV395kNi39&#10;SB847GIluIRCag3UMXaplKGo0dkw9R0SZ0ffOxv57CtZ9nbkctfKmVIP0tmGeKG2Ha5rLE67szPw&#10;PtrxZa5fh83puL5+7xfbr41GY+7vtHoGEfES/2D41Wd1yNnp4M9UBtEamOhEJcwaeFw8gWBippI5&#10;iAOjiVpqkHkm/z+R/wBQSwMEFAAAAAgAh07iQDoHHo1pAwAAhgsAAA4AAABkcnMvZTJvRG9jLnht&#10;bO1WT2sUMRS/C36HkLudndnZ7u7QbVm2tgjFFqp4TrOZP5BJYpLttJ49eBLvgoKgIHj0JuKnqfVj&#10;+JKZnd1uW6gKRcQ9ZF/yXl7yfr/33mRj66Tk6JhpU0gxwuFaByMmqJwWIhvhx4927g0wMpaIKeFS&#10;sBE+ZQZvbd69s1GphEUyl3zKNAInwiSVGuHcWpUEgaE5K4lZk4oJUKZSl8TCVGfBVJMKvJc8iDqd&#10;9aCSeqq0pMwYWN2ulbjxqG/iUKZpQdm2pLOSCVt71YwTCyGZvFAGb/rbpimjdj9NDbOIjzBEav0I&#10;h4B85MZgc4MkmSYqL2hzBXKTK6zEVJJCwKGtq21iCZrp4pKrsqBaGpnaNSrLoA7EIwJRhJ0VbHa1&#10;nCkfS5ZUmWpBB6JWUP9tt/Th8YFGxXSEexgJUgLh51+en716gXoOm0plCZjsanWoDnSzkNUzF+5J&#10;qkv3D4GgE4/qaYsqO7GIwmIUDgaDGNxT0IEwjPsN7jQHcty+YRj1MQJ11B9ENSc0v9/s78YxKN3m&#10;sNuJvDqYnxy4C7b3qRSkpFngZP4Mp8OcKObhNw6EBqewxentx7Ov71BY4+RNWpBMYgCvKxAaQgwr&#10;kc5x6sbdBqTLcZJEaWN3mSyRE0ZYQ2b7hCPHe8YCMQDJ3MQdK+ROwbnPbi5QBcgOen3nnkDJplAq&#10;IJYKaDciw4jwDHoBtdq7NJIXU7fdOTI6O5pwjY6JqyD/cwHDcRfM3NnbxOS1nVfVPJaFhXbBixK4&#10;X97NBThxhNVAOelITk8BZC3rKjWK7hTgdo8Ye0A0lCUgB43L7sOQcglByUbCKJf62VXrzh6yALQY&#10;VVDmEPDTGdEMI/5AQH4Mwzh2fcFP4l4/gole1hwta8SsnEjAAXIAbudFZ2/5XEy1LJ9Afxu7U0FF&#10;BIWza2ibycTW7Qc6JGXjsTeDXqCI3ROHijrnNYHjmZVp4bldoNOABlnuivMW0j1q0/315+8v3//4&#10;9gbG808fkC9EdwUojYlomsOcznl9tp2hzfvYQezz8nLee0Vb24uEbnKeF8KVI0n+uZx3BdWweUu0&#10;dq+jtbvUzm5E69C3s7A77A5ui9dw2OlBcf39vez2eY2v4zX+RV6bD3IYr4fD/7z6j/miC1/g1b9B&#10;4HnmP4rNU9K9/5bnvr4Xz+fN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C+7lJjcAAAADAEAAA8A&#10;AAAAAAAAAQAgAAAAIgAAAGRycy9kb3ducmV2LnhtbFBLAQIUABQAAAAIAIdO4kA6Bx6NaQMAAIYL&#10;AAAOAAAAAAAAAAEAIAAAACsBAABkcnMvZTJvRG9jLnhtbFBLBQYAAAAABgAGAFkBAAAGBwAAAAA=&#10;">
                <o:lock v:ext="edit" aspectratio="f"/>
                <v:rect id="_x0000_s1026" o:spid="_x0000_s1026" o:spt="1" style="position:absolute;left:9130;top:2782;height:13022;width:3435;v-text-anchor:middle;" filled="f" stroked="t" coordsize="21600,21600" o:gfxdata="UEsDBAoAAAAAAIdO4kAAAAAAAAAAAAAAAAAEAAAAZHJzL1BLAwQUAAAACACHTuJAwuogIrsAAADa&#10;AAAADwAAAGRycy9kb3ducmV2LnhtbEVP22rCQBB9F/yHZQp9000KrSF1lRIqiEXBC9rHaXaaBLOz&#10;Ibsa/XtXEHwaDuc64+nF1OJMrassK4iHEQji3OqKCwW77WyQgHAeWWNtmRRcycF00u+NMdW24zWd&#10;N74QIYRdigpK75tUSpeXZNANbUMcuH/bGvQBtoXULXYh3NTyLYo+pMGKQ0OJDWUl5cfNySj4krz4&#10;ibMuGa2Wh/ds/22bP/ur1OtLHH2C8HTxT/HDPddhPtxfuV85u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ogIrsAAADa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_x0000_s1026" o:spid="_x0000_s1026" o:spt="20" style="position:absolute;left:9130;top:4720;height:0;width:3435;" filled="f" stroked="t" coordsize="21600,21600" o:gfxdata="UEsDBAoAAAAAAIdO4kAAAAAAAAAAAAAAAAAEAAAAZHJzL1BLAwQUAAAACACHTuJAViLLF7cAAADa&#10;AAAADwAAAGRycy9kb3ducmV2LnhtbEWPSwvCMBCE74L/IazgTdN6EK1GD6KgRx8I3pZm7cNmU5po&#10;1V9vBMHjMDPfMPPl01TiQY0rLCuIhxEI4tTqgjMFp+NmMAHhPLLGyjIpeJGD5aLbmWOibct7ehx8&#10;JgKEXYIKcu/rREqX5mTQDW1NHLyrbQz6IJtM6gbbADeVHEXRWBosOCzkWNMqp/R2uBsF+11Rkt9e&#10;pjg+v7jS+F6XaalUvxdHMxCenv4f/rW3WsEIvlfCDZ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IssX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139;top:13938;height:0;width:3435;" filled="f" stroked="t" coordsize="21600,21600" o:gfxdata="UEsDBAoAAAAAAIdO4kAAAAAAAAAAAAAAAAAEAAAAZHJzL1BLAwQUAAAACACHTuJAbjvIMLsAAADa&#10;AAAADwAAAGRycy9kb3ducmV2LnhtbEWPT4vCMBTE74LfITzBmyYqLLVrlEUQFRW26mGPj+bZlm1e&#10;ShP/ffuNIOxxmPnNMLPFw9biRq2vHGsYDRUI4tyZigsN59NqkIDwAdlg7Zg0PMnDYt7tzDA17s4Z&#10;3Y6hELGEfYoayhCaVEqfl2TRD11DHL2Lay2GKNtCmhbvsdzWcqzUh7RYcVwosaFlSfnv8Wo1THaH&#10;Uxa+E15ll+l+7b5+kq1yWvd7I/UJItAj/Iff9MZEDl5X4g2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vIML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127;top:14619;height:0;width:3435;" filled="f" stroked="t" coordsize="21600,21600" o:gfxdata="UEsDBAoAAAAAAIdO4kAAAAAAAAAAAAAAAAAEAAAAZHJzL1BLAwQUAAAACACHTuJA4dJQRL0AAADa&#10;AAAADwAAAGRycy9kb3ducmV2LnhtbEWPQWvCQBSE74L/YXlCb7obW0oaXaUUgi2t0EQPHh/ZZxLM&#10;vg3Zrdp/3y0IHoeZ+YZZrq+2E2cafOtYQzJTIIgrZ1quNex3+TQF4QOywc4xafglD+vVeLTEzLgL&#10;F3QuQy0ihH2GGpoQ+kxKXzVk0c9cTxy9oxsshiiHWpoBLxFuOzlX6llabDkuNNjTW0PVqfyxGh4/&#10;t7sifKecF8eXr417PaQfymn9MEnUAkSga7iHb+13o+EJ/q/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0lBE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8252460</wp:posOffset>
                </wp:positionV>
                <wp:extent cx="1952625" cy="571500"/>
                <wp:effectExtent l="0" t="0" r="9525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4pt;margin-top:649.8pt;height:45pt;width:153.75pt;z-index:251675648;mso-width-relative:page;mso-height-relative:page;" fillcolor="#FFFFFF [3201]" filled="t" stroked="f" coordsize="21600,21600" o:gfxdata="UEsDBAoAAAAAAIdO4kAAAAAAAAAAAAAAAAAEAAAAZHJzL1BLAwQUAAAACACHTuJAUfD4+dcAAAAN&#10;AQAADwAAAGRycy9kb3ducmV2LnhtbE2PzU7DMBCE70i8g7VI3KiTtlhNiNMDElck2tKzGy9xhL2O&#10;Yvf36VlOcNyZ0ew3zfoSvDjhlIZIGspZAQKpi3agXsNu+/a0ApGyIWt8JNRwxQTr9v6uMbWNZ/rA&#10;0yb3gkso1UaDy3mspUydw2DSLI5I7H3FKZjM59RLO5kzlwcv50WhZDAD8QdnRnx12H1vjkHDvg+3&#10;/Wc5Ts4Gv6T323W7i4PWjw9l8QIi4yX/heEXn9GhZaZDPJJNwmtQz4rRMxvzqlIgOFKp5QLEgaXF&#10;iiXZNvL/ivYHUEsDBBQAAAAIAIdO4kDrV3FYUwIAAJEEAAAOAAAAZHJzL2Uyb0RvYy54bWytVMFu&#10;2zAMvQ/YPwi6r3bSul2DOEXWIsOAYC2QDTsrshwLkERNUmJnH7D9wU677L7v6neMkp2063boYTko&#10;pEiRfI+kp1edVmQnnJdgSjo6ySkRhkMlzaakHz8sXr2mxAdmKqbAiJLuhadXs5cvpq2diDE0oCrh&#10;CAYxftLakjYh2EmWed4IzfwJWGHQWIPTLKDqNlnlWIvRtcrGeX6eteAq64AL7/H2pjfSIaJ7TkCo&#10;a8nFDfCtFib0UZ1QLCAk30jr6SxVW9eCh9u69iIQVVJEGtKJSVBexzObTdlk45htJB9KYM8p4Qkm&#10;zaTBpMdQNywwsnXyr1Bacgce6nDCQWc9kMQIohjlT7hZNcyKhAWp9vZIuv9/Yfn73Z0jsirp6SUl&#10;hmns+P33b/c/ft3//ErwDglqrZ+g38qiZ+jeQIdjc7j3eBlxd7XT8R8REbQjvfsjvaILhMdHl8X4&#10;fFxQwtFWXIyKPPGfPby2zoe3AjSJQkkdti+xynZLH7ASdD24xGQelKwWUqmkuM36WjmyY9jqRfrF&#10;IvHJH27KkLak56dFniIbiO97P2XQPYLtQUUpdOtuYGAN1R4JcNDPkLd8IbHKJfPhjjkcGsSMaxVu&#10;8agVYBIYJEoacF/+dR/9sZdopaTFISyp/7xlTlCi3hns8uXo7CxObVLOiosxKu6xZf3YYrb6GhD8&#10;CBfY8iRG/6AOYu1Af8Ltm8esaGKGY+6ShoN4HfrVwO3lYj5PTjinloWlWVkeQ0eqDcy3AWqZWhJp&#10;6rkZ2MNJTbQPWxVX4bGevB6+JL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fD4+dcAAAANAQAA&#10;DwAAAAAAAAABACAAAAAiAAAAZHJzL2Rvd25yZXYueG1sUEsBAhQAFAAAAAgAh07iQOtXcVhTAgAA&#10;kQQAAA4AAAAAAAAAAQAgAAAAJg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1779905</wp:posOffset>
                </wp:positionH>
                <wp:positionV relativeFrom="paragraph">
                  <wp:posOffset>8281035</wp:posOffset>
                </wp:positionV>
                <wp:extent cx="1952625" cy="571500"/>
                <wp:effectExtent l="0" t="0" r="9525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15pt;margin-top:652.05pt;height:45pt;width:153.75pt;z-index:251674624;mso-width-relative:page;mso-height-relative:page;" fillcolor="#FFFFFF [3201]" filled="t" stroked="f" coordsize="21600,21600" o:gfxdata="UEsDBAoAAAAAAIdO4kAAAAAAAAAAAAAAAAAEAAAAZHJzL1BLAwQUAAAACACHTuJABrJ589YAAAAN&#10;AQAADwAAAGRycy9kb3ducmV2LnhtbE2PzU7DMBCE70i8g7VI3KidtkBI4/SAxBWJtvTsxts4Il5H&#10;tvv79GxPcNyZT7Mz9fLsB3HEmPpAGoqJAoHUBttTp2Gz/ngqQaRsyJohEGq4YIJlc39Xm8qGE33h&#10;cZU7wSGUKqPB5TxWUqbWoTdpEkYk9vYhepP5jJ200Zw43A9yqtSL9KYn/uDMiO8O25/VwWvYdv66&#10;/S7G6Kwf5vR5vaw3odf68aFQCxAZz/kPhlt9rg4Nd9qFA9kkBg3TUs0YZWOm5gUIRp7LV16zu0lv&#10;LMmmlv9XNL9QSwMEFAAAAAgAh07iQL4VumNSAgAAkQQAAA4AAABkcnMvZTJvRG9jLnhtbK1UwY4a&#10;MQy9V+o/RLmXARbYLmJYURBVpVV3JVr1HDIZJlISp0lghn5A+wc99dJ7v4vvqJMBlm572EM5BDt2&#10;bL9neya3jVZkJ5yXYHLa63QpEYZDIc0mpx8/LF+9psQHZgqmwIic7oWnt9OXLya1HYs+VKAK4QgG&#10;MX5c25xWIdhxlnleCc18B6wwaCzBaRZQdZuscKzG6Fpl/W53lNXgCuuAC+/xdtEa6TGie05AKEvJ&#10;xQL4VgsT2qhOKBYQkq+k9XSaqi1LwcN9WXoRiMopIg3pxCQor+OZTSdsvHHMVpIfS2DPKeEJJs2k&#10;waTnUAsWGNk6+VcoLbkDD2XocNBZCyQxgih63SfcrCpmRcKCVHt7Jt3/v7D8/e7BEVnk9Ar7bpjG&#10;jh++fzv8+HX4+ZXgHRJUWz9Gv5VFz9C8gQbH5nTv8TLibkqn4z8iImhHevdnekUTCI+Pbob9UX9I&#10;CUfb8Lo37Cb+s8fX1vnwVoAmUcipw/YlVtnuzgesBF1PLjGZByWLpVQqKW6znitHdgxbvUy/WCQ+&#10;+cNNGVLndHQ17KbIBuL71k8ZdI9gW1BRCs26OTKwhmKPBDhoZ8hbvpRY5R3z4YE5HBrEjGsV7vEo&#10;FWASOEqUVOC+/Os++mMv0UpJjUOYU/95y5ygRL0z2OWb3mAQpzYpg+F1HxV3aVlfWsxWzwHB93CB&#10;LU9i9A/qJJYO9CfcvlnMiiZmOObOaTiJ89CuBm4vF7NZcsI5tSzcmZXlMXSk2sBsG6CUqSWRppab&#10;I3s4qYn241bFVbjUk9fjl2T6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ayefPWAAAADQEAAA8A&#10;AAAAAAAAAQAgAAAAIgAAAGRycy9kb3ducmV2LnhtbFBLAQIUABQAAAAIAIdO4kC+FbpjUgIAAJEE&#10;AAAOAAAAAAAAAAEAIAAAACU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-782320</wp:posOffset>
                </wp:positionH>
                <wp:positionV relativeFrom="paragraph">
                  <wp:posOffset>8271510</wp:posOffset>
                </wp:positionV>
                <wp:extent cx="1952625" cy="571500"/>
                <wp:effectExtent l="0" t="0" r="9525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0680" y="918591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6pt;margin-top:651.3pt;height:45pt;width:153.75pt;z-index:251673600;mso-width-relative:page;mso-height-relative:page;" fillcolor="#FFFFFF [3201]" filled="t" stroked="f" coordsize="21600,21600" o:gfxdata="UEsDBAoAAAAAAIdO4kAAAAAAAAAAAAAAAAAEAAAAZHJzL1BLAwQUAAAACACHTuJAZoTELdcAAAAO&#10;AQAADwAAAGRycy9kb3ducmV2LnhtbE2PzW7DIBCE75X6Dmgr9ZaA7ShKHeMcKvVaqUmaMzHUWIHF&#10;AvL79F2f2uPOfJqdaTY379jFxDQElFDMBTCDXdAD9hL2u4/ZCljKCrVyAY2Eu0mwaZ+fGlXrcMUv&#10;c9nmnlEIplpJsDmPNeeps8arNA+jQfJ+QvQq0xl7rqO6Urh3vBRiyb0akD5YNZp3a7rT9uwlHHr/&#10;OHwXY7TauwV+Pu67fRikfH0pxBpYNrf8B8NUn6pDS52O4Yw6MSdhVpRVSSw5lSiXwCZmtaiAHSfp&#10;jSTeNvz/jPYXUEsDBBQAAAAIAIdO4kCgwp0SXgIAAJwEAAAOAAAAZHJzL2Uyb0RvYy54bWytVLFu&#10;2zAQ3Qv0HwjujSQncmIjcuAmcFEgaAKkRWeaoiwCJI8laUvpB7R/kKlL935XvqNHSk7StEOGeqCP&#10;vMe7e493Oj3rtSI74bwEU9HiIKdEGA61NJuKfvq4enNCiQ/M1EyBERW9FZ6eLV6/Ou3sXEygBVUL&#10;RzCI8fPOVrQNwc6zzPNWaOYPwAqDzgacZgG3bpPVjnUYXatskufTrANXWwdceI+nF4OTjhHdSwJC&#10;00guLoBvtTBhiOqEYgEp+VZaTxep2qYRPFw1jReBqIoi05BWTIL2Oq7Z4pTNN47ZVvKxBPaSEp5x&#10;0kwaTPoQ6oIFRrZO/hVKS+7AQxMOOOhsIJIUQRZF/kybm5ZZkbig1N4+iO7/X1j+YXftiKwrenhM&#10;iWEaX/z+7vv9j1/3P78RPEOBOuvniLuxiAz9W+ixbfbnHg8j775xOv4jI4L+w2k+PUGNbys6K07K&#10;WTEqLfpAeLw/KyfTSUkJR0R5XJR5AmSPgazz4Z0ATaJRUYcvmQRmu0sfsCiE7iExrwcl65VUKm3c&#10;Zn2uHNkxfPVV+sV68cofMGVIV9HpYZmnyAbi/QGnDMIj74FftEK/7kcx1lDfohYOhnbylq8kVnnJ&#10;fLhmDvsHmeOEhStcGgWYBEaLkhbc13+dRzw+K3op6bAfK+q/bJkTlKj3Bh98VhwdxQZOm6PyeIIb&#10;99SzfuoxW30OSL7AWbY8mREf1N5sHOjPOIjLmBVdzHDMXdGwN8/DMCU4yFwslwmELWtZuDQ3lsfQ&#10;UWoDy22ARqYniTIN2ozqYdMm2ccBi1PxdJ9Qjx+V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m&#10;hMQt1wAAAA4BAAAPAAAAAAAAAAEAIAAAACIAAABkcnMvZG93bnJldi54bWxQSwECFAAUAAAACACH&#10;TuJAoMKdEl4CAACcBAAADgAAAAAAAAABACAAAAAm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1903095</wp:posOffset>
                </wp:positionV>
                <wp:extent cx="1627505" cy="923925"/>
                <wp:effectExtent l="0" t="0" r="1079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55pt;margin-top:149.85pt;height:72.75pt;width:128.15pt;z-index:251672576;mso-width-relative:page;mso-height-relative:page;" fillcolor="#FFFFFF [3201]" filled="t" stroked="f" coordsize="21600,21600" o:gfxdata="UEsDBAoAAAAAAIdO4kAAAAAAAAAAAAAAAAAEAAAAZHJzL1BLAwQUAAAACACHTuJAsbq7p9YAAAAL&#10;AQAADwAAAGRycy9kb3ducmV2LnhtbE2Pu07EMBBFeyT+wRokOtZxlA0kZLIFEi0S+6q9sYkj7HFk&#10;e59fj6mgHN2je890q4uz7KRDnDwhiEUBTNPg1UQjwnbz/vQCLCZJSlpPGuGqI6z6+7tOtsqf6VOf&#10;1mlkuYRiKxFMSnPLeRyMdjIu/KwpZ18+OJnyGUaugjzncmd5WRQ1d3KivGDkrN+MHr7XR4ewH91t&#10;vxNzMMrZij5u183WT4iPD6J4BZb0Jf3B8Kuf1aHPTgd/JBWZRajrpcgoQtk0z8Ay0ZSiAnZAqKpl&#10;Cbzv+P8f+h9QSwMEFAAAAAgAh07iQFyuollRAgAAkQQAAA4AAABkcnMvZTJvRG9jLnhtbK1UzW4T&#10;MRC+I/EOlu90N5uf0iibKqQKQqpopYI4O15v1pLtMbaT3fIA8AacuHDnufocjL2bthQOPZCDM/aM&#10;v/H3zcwuzjutyEE4L8GUdHSSUyIMh0qaXUk/fti8ek2JD8xUTIERJb0Vnp4vX75YtHYuCmhAVcIR&#10;BDF+3tqSNiHYeZZ53gjN/AlYYdBZg9Ms4NbtssqxFtG1yoo8n2UtuMo64MJ7PL3onXRAdM8BhLqW&#10;XFwA32thQo/qhGIBKflGWk+X6bV1LXi4qmsvAlElRaYhrZgE7W1cs+WCzXeO2Uby4QnsOU94wkkz&#10;aTDpPdQFC4zsnfwLSkvuwEMdTjjorCeSFEEWo/yJNjcNsyJxQam9vRfd/z9Y/v5w7YisSjqeUWKY&#10;xorfff929+PX3c+vBM9QoNb6OcbdWIwM3RvosG2O5x4PI++udjr+IyOCfpT39l5e0QXC46VZcTrN&#10;p5Rw9J0V47NiGmGyh9vW+fBWgCbRKKnD8iVV2eHShz70GBKTeVCy2kil0sbttmvlyIFhqTfpN6D/&#10;EaYMaUs6G0/zhGwg3u+hlcHHRLI9qWiFbtsNCmyhukUBHPQ95C3fSHzlJfPhmjlsGuSMYxWucKkV&#10;YBIYLEoacF/+dR7jsZbopaTFJiyp/7xnTlCi3hms8tloMoldmzaT6WmBG/fYs33sMXu9BiQ/wgG2&#10;PJkxPqijWTvQn3D6VjErupjhmLuk4WiuQz8aOL1crFYpCPvUsnBpbiyP0FFqA6t9gFqmkkSZem0G&#10;9bBTU1GHqYqj8Hifoh6+JM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bq7p9YAAAALAQAADwAA&#10;AAAAAAABACAAAAAiAAAAZHJzL2Rvd25yZXYueG1sUEsBAhQAFAAAAAgAh07iQFyuollRAgAAkQ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2830830</wp:posOffset>
                </wp:positionV>
                <wp:extent cx="988060" cy="481711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7pt;margin-top:222.9pt;height:379.3pt;width:77.8pt;z-index:251671552;mso-width-relative:page;mso-height-relative:page;" filled="f" stroked="f" coordsize="21600,21600" o:gfxdata="UEsDBAoAAAAAAIdO4kAAAAAAAAAAAAAAAAAEAAAAZHJzL1BLAwQUAAAACACHTuJAa5djQNoAAAAM&#10;AQAADwAAAGRycy9kb3ducmV2LnhtbE2PwU7DMBBE70j8g7VI3Kid4JQ2xKkQqNdKhEqImxMvSdTY&#10;jmKnDXw9ywmOq32aeVPsFjuwM06h905BshLA0DXe9K5VcHzb322Ahaid0YN3qOALA+zK66tC58Zf&#10;3Cueq9gyCnEh1wq6GMec89B0aHVY+REd/T79ZHWkc2q5mfSFwu3AUyHW3OreUUOnR3zusDlVs1Ww&#10;vG8P+3p7eBrmj5dMpt/Hys8npW5vEvEILOIS/2D41Sd1KMmp9rMzgQ0K1tmDJFSBlBltIGKT3NO6&#10;mtBUSAm8LPj/EeUPUEsDBBQAAAAIAIdO4kDx7tcuQQIAAGoEAAAOAAAAZHJzL2Uyb0RvYy54bWyt&#10;VM1O3DAQvlfqO1i+l2xgocuKLNqCqCqhgkR/zl7HIZFsj2t7SegDtG/QUy+997l4jn52lgXRHjj0&#10;4oxnxjPzfTOTo+PBaHajfOjIVrzcmXCmrKS6s9cV//jh7NWMsxCFrYUmqyp+qwI/Xrx8cdS7udql&#10;lnStPEMQG+a9q3gbo5sXRZCtMiLskFMWxoa8ERFXf13UXvSIbnSxO5kcFD352nmSKgRoT0cj30T0&#10;zwlITdNJdUpybZSNY1SvtIiAFNrOBb7I1TaNkvGiaYKKTFccSGM+kQTyKp3F4kjMr71wbSc3JYjn&#10;lPAEkxGdRdJtqFMRBVv77q9QppOeAjVxR5IpRiCZEaAoJ0+4uWqFUxkLqA5uS3r4f2Hl+5tLz7q6&#10;4ntTzqww6Pjdj+93P3/f/frGoANBvQtz+F05eMbhDQ0Ym3t9gDLhHhpv0heIGOyg93ZLrxoik1Ae&#10;zmaTA1gkTNNZ+bosM//Fw2vnQ3yryLAkVNyjfZlVcXMeIiqB671LSmbprNM6t1Bb1lf8YG9/kh9s&#10;LXihLR4mDGOtSYrDatgAW1F9C1yextEITp51SH4uQrwUHrOAgrEt8QJHowlJaCNx1pL/+i998q+4&#10;Ep/w5azHdFU8fFkLrzjT7yzad1hOpwgc82W6/3oXF//YsnpssWtzQhjgEpvpZBaTf9T3YuPJfMZa&#10;LVNemISVqK3iyD6KJ3GceaylVMtldsIAOhHP7ZWTKfRI6HIdqeky14mokZ0NfxjB3ILNuqQZf3zP&#10;Xg+/iM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a5djQNoAAAAMAQAADwAAAAAAAAABACAAAAAi&#10;AAAAZHJzL2Rvd25yZXYueG1sUEsBAhQAFAAAAAgAh07iQPHu1y5BAgAAag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1903095</wp:posOffset>
                </wp:positionV>
                <wp:extent cx="1627505" cy="923925"/>
                <wp:effectExtent l="0" t="0" r="10795" b="952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8pt;margin-top:149.85pt;height:72.75pt;width:128.15pt;z-index:251670528;mso-width-relative:page;mso-height-relative:page;" fillcolor="#FFFFFF [3201]" filled="t" stroked="f" coordsize="21600,21600" o:gfxdata="UEsDBAoAAAAAAIdO4kAAAAAAAAAAAAAAAAAEAAAAZHJzL1BLAwQUAAAACACHTuJASWjVAdcAAAAL&#10;AQAADwAAAGRycy9kb3ducmV2LnhtbE2Py07DMBBF90j8gzVI7KiTkKYkjdMFElsk+lq7sYmj2uPI&#10;dp9fz7CC3Yzm6M657erqLDvrEEePAvJZBkxj79WIg4Dt5uPlDVhMEpW0HrWAm46w6h4fWtkof8Ev&#10;fV6ngVEIxkYKMClNDeexN9rJOPOTRrp9++BkojUMXAV5oXBneZFlFXdyRPpg5KTfje6P65MTsB/c&#10;fb/Lp2CUsyV+3m+brR+FeH7KsyWwpK/pD4ZffVKHjpwO/oQqMiugqBYVoTTU9QIYEfPitQZ2EFCW&#10;8wJ41/L/HbofUEsDBBQAAAAIAIdO4kBd5USNUQIAAJEEAAAOAAAAZHJzL2Uyb0RvYy54bWytVM1u&#10;EzEQviPxDpbvZPPTpCTqpgqJgpAiWikgzo7Xm7Vke4ztZDc8ALwBJy7cea4+B2Pvpi2FQw/k4Iw9&#10;42/8fTOzV9eNVuQonJdgcjro9SkRhkMhzT6nHz+sX72mxAdmCqbAiJyehKfX85cvrmo7E0OoQBXC&#10;EQQxflbbnFYh2FmWeV4JzXwPrDDoLMFpFnDr9lnhWI3oWmXDfn+S1eAK64AL7/F01Tpph+ieAwhl&#10;KblYAT9oYUKL6oRiASn5SlpP5+m1ZSl4uClLLwJROUWmIa2YBO1dXLP5FZvtHbOV5N0T2HOe8IST&#10;ZtJg0nuoFQuMHJz8C0pL7sBDGXocdNYSSYogi0H/iTbbilmRuKDU3t6L7v8fLH9/vHVEFjkdjSgx&#10;TGPF775/u/vx6+7nV4JnKFBt/QzjthYjQ/MGGmyb87nHw8i7KZ2O/8iIoB/lPd3LK5pAeLw0GV6O&#10;+2NKOPqmw9F0OI4w2cNt63x4K0CTaOTUYfmSquy48aENPYfEZB6ULNZSqbRx+91SOXJkWOp1+nXo&#10;f4QpQ+qcTkbjfkI2EO+30MrgYyLZllS0QrNrOgV2UJxQAAdtD3nL1xJfuWE+3DKHTYOccazCDS6l&#10;AkwCnUVJBe7Lv85jPNYSvZTU2IQ59Z8PzAlK1DuDVZ4OLi5i16bNxfhyiBv32LN77DEHvQQkP8AB&#10;tjyZMT6os1k60J9w+hYxK7qY4Zg7p+FsLkM7Gji9XCwWKQj71LKwMVvLI3SU2sDiEKCUqSRRplab&#10;Tj3s1FTUbqriKDzep6iHL8n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lo1QHXAAAACwEAAA8A&#10;AAAAAAAAAQAgAAAAIgAAAGRycy9kb3ducmV2LnhtbFBLAQIUABQAAAAIAIdO4kBd5USNUQIAAJE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2935605</wp:posOffset>
                </wp:positionV>
                <wp:extent cx="988060" cy="481711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7pt;margin-top:231.15pt;height:379.3pt;width:77.8pt;z-index:251669504;mso-width-relative:page;mso-height-relative:page;" filled="f" stroked="f" coordsize="21600,21600" o:gfxdata="UEsDBAoAAAAAAIdO4kAAAAAAAAAAAAAAAAAEAAAAZHJzL1BLAwQUAAAACACHTuJAgV21fNoAAAAM&#10;AQAADwAAAGRycy9kb3ducmV2LnhtbE2PTU+EMBRF9yb+h+aZuHMKFSaClInRzHYScRLjrtAnkOkH&#10;oWUG/fU+V7p8eSf3nlvtVmvYGecweich3STA0HVej66XcHzb3z0AC1E5rYx3KOELA+zq66tKldpf&#10;3Cuem9gzCnGhVBKGGKeS89ANaFXY+Akd/T79bFWkc+65ntWFwq3hIkm23KrRUcOgJnwesDs1i5Ww&#10;vheHfVscnszy8ZJn4vvY+OUk5e1NmjwCi7jGPxh+9UkdanJq/eJ0YEaCyPOMUAnZVtwDIyJLU1rX&#10;EipEUgCvK/5/RP0DUEsDBBQAAAAIAIdO4kA6yVF8QAIAAGoEAAAOAAAAZHJzL2Uyb0RvYy54bWyt&#10;VM1O3DAQvlfqO1i+l2xgocuKLNqCqCqhgkR/zl7HIZFsj2t7SegDtG/QUy+997l4jn52lgXRHjj0&#10;4syfZ+b7Zpyj48FodqN86MhWvNyZcKaspLqz1xX/+OHs1YyzEIWthSarKn6rAj9evHxx1Lu52qWW&#10;dK08QxIb5r2reBujmxdFkK0yIuyQUxbOhrwREaq/LmovemQ3utidTA6KnnztPEkVAqyno5NvMvrn&#10;JKSm6aQ6Jbk2ysYxq1daREAKbecCX+Rum0bJeNE0QUWmKw6kMZ8oAnmVzmJxJObXXri2k5sWxHNa&#10;eILJiM6i6DbVqYiCrX33VyrTSU+BmrgjyRQjkMwIUJSTJ9xctcKpjAVUB7clPfy/tPL9zaVnXV3x&#10;vZIzKwwmfvfj+93P33e/vjHYQFDvwhxxVw6RcXhDA9bm3h5gTLiHxpv0BSIGP+i93dKrhsgkjIez&#10;2eQAHgnXdFa+LsvMf/Fw2/kQ3yoyLAkV9xhfZlXcnIeIThB6H5KKWTrrtM4j1Jb1FT/Y25/kC1sP&#10;bmiLiwnD2GuS4rAaNsBWVN8Cl6dxNYKTZx2Kn4sQL4XHLqBhvJZ4gaPRhCK0kThryX/9lz3FV1yJ&#10;T/hy1mO7Kh6+rIVXnOl3FuM7LKdTJI5Zme6/3oXiH3tWjz12bU4IC4wJob8spvio78XGk/mMZ7VM&#10;deESVqK3iqP6KJ7EcefxLKVaLnMQFtCJeG6vnEypR0KX60hNl7lORI3sbPjDCuYRbJ5L2vHHeo56&#10;+EUs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BXbV82gAAAAwBAAAPAAAAAAAAAAEAIAAAACIA&#10;AABkcnMvZG93bnJldi54bWxQSwECFAAUAAAACACHTuJAOslRfEACAABqBAAADgAAAAAAAAABACAA&#10;AAAp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7788275</wp:posOffset>
                </wp:positionV>
                <wp:extent cx="1510030" cy="40005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档案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45pt;margin-top:613.25pt;height:31.5pt;width:118.9pt;z-index:251664384;mso-width-relative:page;mso-height-relative:page;" filled="f" stroked="f" coordsize="21600,21600" o:gfxdata="UEsDBAoAAAAAAIdO4kAAAAAAAAAAAAAAAAAEAAAAZHJzL1BLAwQUAAAACACHTuJAWHe5mt0AAAAN&#10;AQAADwAAAGRycy9kb3ducmV2LnhtbE2Py07DMBBF90j8gzWV2FG7EUmTEKdCkSokBIuWbtg58TSJ&#10;Gtshdh/w9UxXZTlzj+6cKVYXM7ATTr53VsJiLoChbZzubSth97l+TIH5oKxWg7Mo4Qc9rMr7u0Ll&#10;2p3tBk/b0DIqsT5XEroQxpxz33RolJ+7ES1lezcZFWicWq4ndaZyM/BIiIQb1Vu60KkRqw6bw/Zo&#10;JLxV6w+1qSOT/g7V6/v+ZfzefcVSPswW4hlYwEu4wXDVJ3Uoyal2R6s9GyQsRZoRSkEUJTEwQrKn&#10;ZAmsvq7SLAZeFvz/F+UfUEsDBBQAAAAIAIdO4kAGWPcoOgIAAGgEAAAOAAAAZHJzL2Uyb0RvYy54&#10;bWytVMFu1DAQvSPxD5bvNNnttsCq2WppVYRU0UoFcfY6ThPJ9hjb26R8APwBJy7c+a79Dp6d3bYU&#10;Dj1wccae8Zt5b8Y5Oh6MZjfKh45sxSd7JWfKSqo7e13xjx/OXrziLERha6HJqorfqsCPF8+fHfVu&#10;rqbUkq6VZwCxYd67ircxunlRBNkqI8IeOWXhbMgbEbH110XtRQ90o4tpWR4WPfnaeZIqBJyejk6+&#10;RfRPAaSm6aQ6Jbk2ysYR1SstIiiFtnOBL3K1TaNkvGiaoCLTFQfTmFckgb1Ka7E4EvNrL1zbyW0J&#10;4iklPOJkRGeR9A7qVETB1r77C8p00lOgJu5JMsVIJCsCFpPykTZXrXAqc4HUwd2JHv4frHx/c+lZ&#10;V1d8ir5bYdDxzfdvmx+/Nj+/MpxBoN6FOeKuHCLj8IYGjM3uPOAw8R4ab9IXjBj8kPf2Tl41RCbT&#10;pYNJWe7DJeGblWV5kPUv7m87H+JbRYYlo+Ie7cuqipvzEFEJQnchKZmls07r3EJtWV/xw31A/uHB&#10;DW1xMXEYa01WHFbDltiK6lvw8jSORnDyrEPycxHipfCYBdSL1xIvsDSakIS2Fmct+S//Ok/xaBG8&#10;nPWYrYqHz2vhFWf6nUXzXk9mM8DGvJkdvJxi4x96Vg89dm1OCOM7wbt0MpspPuqd2Xgyn/Colikr&#10;XMJK5K543JkncZx4PEqplsschPFzIp7bKycT9Cjach2p6bLSSaZRm616GMDcgO1jSRP+cJ+j7n8Q&#10;i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Yd7ma3QAAAA0BAAAPAAAAAAAAAAEAIAAAACIAAABk&#10;cnMvZG93bnJldi54bWxQSwECFAAUAAAACACHTuJABlj3KDoCAABoBAAADgAAAAAAAAABACAAAAAs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档案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7738745</wp:posOffset>
                </wp:positionV>
                <wp:extent cx="1347470" cy="40005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档案盒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15pt;margin-top:609.35pt;height:31.5pt;width:106.1pt;z-index:251667456;mso-width-relative:page;mso-height-relative:page;" filled="f" stroked="f" coordsize="21600,21600" o:gfxdata="UEsDBAoAAAAAAIdO4kAAAAAAAAAAAAAAAAAEAAAAZHJzL1BLAwQUAAAACACHTuJATg1+ZNwAAAAN&#10;AQAADwAAAGRycy9kb3ducmV2LnhtbE2Py07DMBBF90j8gzVI7FrbQW1DiFOhSBUSgkVLN+wm8TSJ&#10;iO0Quw/4epxVWc7coztn8vXF9OxEo++cVSDnAhjZ2unONgr2H5tZCswHtBp7Z0nBD3lYF7c3OWba&#10;ne2WTrvQsFhifYYK2hCGjHNft2TQz91ANmYHNxoMcRwbrkc8x3LT80SIJTfY2XihxYHKluqv3dEo&#10;eC0377itEpP+9uXL2+F5+N5/LpS6v5PiCVigS7jCMOlHdSiiU+WOVnvWK5gtxUNEY5DIdAVsQhby&#10;EVg1rVK5Al7k/P8XxR9QSwMEFAAAAAgAh07iQBm7IGo8AgAAaAQAAA4AAABkcnMvZTJvRG9jLnht&#10;bK1UwU7cMBC9V+o/WL6XZJcFyoos2oKoKqGCRKuevY5DItke1/aS0A9o/6CnXnrvd/EdfXZ2gdIe&#10;OPTijD3jN/PejHN0PBjNbpQPHdmKT3ZKzpSVVHf2uuIfP5y9es1ZiMLWQpNVFb9VgR8vXr446t1c&#10;TaklXSvPAGLDvHcVb2N086IIslVGhB1yysLZkDciYuuvi9qLHuhGF9Oy3C968rXzJFUIOD0dnXyD&#10;6J8DSE3TSXVKcm2UjSOqV1pEUApt5wJf5GqbRsl40TRBRaYrDqYxr0gCe5XWYnEk5tdeuLaTmxLE&#10;c0p4wsmIziLpPdSpiIKtffcXlOmkp0BN3JFkipFIVgQsJuUTba5a4VTmAqmDuxc9/D9Y+f7m0rOu&#10;rvj0kDMrDDp+9/3b3Y9fdz+/MpxBoN6FOeKuHCLj8IYGjM32POAw8R4ab9IXjBj8kPf2Xl41RCbT&#10;pd3ZwewALgnfrCzLvax/8XDb+RDfKjIsGRX3aF9WVdych4hKELoNScksnXVa5xZqy/qK7+8C8g8P&#10;bmiLi4nDWGuy4rAaNsRWVN+Cl6dxNIKTZx2Sn4sQL4XHLKBevJZ4gaXRhCS0sThryX/513mKR4vg&#10;5azHbFU8fF4LrzjT7yyadziZzQAb82a2dzDFxj/2rB577NqcEMZ3gnfpZDZTfNRbs/FkPuFRLVNW&#10;uISVyF3xuDVP4jjxeJRSLZc5COPnRDy3V04m6FG05TpS02Wlk0yjNhv1MIC5AZvHkib88T5HPfwg&#10;F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Tg1+ZNwAAAANAQAADwAAAAAAAAABACAAAAAiAAAA&#10;ZHJzL2Rvd25yZXYueG1sUEsBAhQAFAAAAAgAh07iQBm7IGo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档案盒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1969770</wp:posOffset>
                </wp:positionH>
                <wp:positionV relativeFrom="paragraph">
                  <wp:posOffset>7748270</wp:posOffset>
                </wp:positionV>
                <wp:extent cx="1347470" cy="40005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档案盒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1pt;margin-top:610.1pt;height:31.5pt;width:106.1pt;z-index:251668480;mso-width-relative:page;mso-height-relative:page;" filled="f" stroked="f" coordsize="21600,21600" o:gfxdata="UEsDBAoAAAAAAIdO4kAAAAAAAAAAAAAAAAAEAAAAZHJzL1BLAwQUAAAACACHTuJAhsYrxtsAAAAN&#10;AQAADwAAAGRycy9kb3ducmV2LnhtbE2PzU7DMBCE70i8g7VI3Kgdl6IoxKlQpAoJwaGlF25OvE0i&#10;7HWI3R94epwT3HZ3RrPflOuLs+yEUxg8KcgWAhhS681AnYL9++YuBxaiJqOtJ1TwjQHW1fVVqQvj&#10;z7TF0y52LIVQKLSCPsax4Dy0PTodFn5EStrBT07HtE4dN5M+p3BnuRTigTs9UPrQ6xHrHtvP3dEp&#10;eKk3b3rbSJf/2Pr59fA0fu0/Vkrd3mTiEVjES/wzw4yf0KFKTI0/kgnMKlhmQiZrEqScp2RZSXkP&#10;rJlP+VICr0r+v0X1C1BLAwQUAAAACACHTuJAEjgN4DsCAABoBAAADgAAAGRycy9lMm9Eb2MueG1s&#10;rVTBTtwwEL1X6j9YvpdkYYF2RRZtQVSVUEGiVc9exyGRbI9re0noB7R/wKmX3vtd+x19dnaB0h44&#10;9OKMPeM3896Mc3Q8GM1ulA8d2YpPdkrOlJVUd/a64p8+nr16zVmIwtZCk1UVv1WBH89fvjjq3Uzt&#10;Uku6Vp4BxIZZ7yrexuhmRRFkq4wIO+SUhbMhb0TE1l8XtRc90I0udsvyoOjJ186TVCHg9HR08g2i&#10;fw4gNU0n1SnJlVE2jqheaRFBKbSdC3yeq20aJeNF0wQVma44mMa8IgnsZVqL+ZGYXXvh2k5uShDP&#10;KeEJJyM6i6T3UKciCrby3V9QppOeAjVxR5IpRiJZEbCYlE+0uWqFU5kLpA7uXvTw/2Dlh5tLz7q6&#10;4nuQxAqDjq/vvq9//Fr//MZwBoF6F2aIu3KIjMNbGjA22/OAw8R7aLxJXzBi8APr9l5eNUQm06W9&#10;6eH0EC4J37Qsy/0MXzzcdj7Ed4oMS0bFPdqXVRU35yGiEoRuQ1IyS2ed1rmF2rK+4gd7gPzDgxva&#10;4mLiMNaarDgshw2xJdW34OVpHI3g5FmH5OcixEvhMQuoF68lXmBpNCEJbSzOWvJf/3We4tEieDnr&#10;MVsVD19WwivO9HuL5r2ZTKeAjXkz3T/cxcY/9iwfe+zKnBDGd4J36WQ2U3zUW7PxZD7jUS1SVriE&#10;lchd8bg1T+I48XiUUi0WOQjj50Q8t1dOJuhRtMUqUtNlpZNMozYb9TCAuQGbx5Im/PE+Rz38IO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bGK8bbAAAADQEAAA8AAAAAAAAAAQAgAAAAIgAAAGRy&#10;cy9kb3ducmV2LnhtbFBLAQIUABQAAAAIAIdO4kASOA3g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档案盒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1941195</wp:posOffset>
                </wp:positionV>
                <wp:extent cx="1627505" cy="923925"/>
                <wp:effectExtent l="0" t="0" r="10795" b="952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94105" y="341757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45pt;margin-top:152.85pt;height:72.75pt;width:128.15pt;z-index:251665408;mso-width-relative:page;mso-height-relative:page;" fillcolor="#FFFFFF [3201]" filled="t" stroked="f" coordsize="21600,21600" o:gfxdata="UEsDBAoAAAAAAIdO4kAAAAAAAAAAAAAAAAAEAAAAZHJzL1BLAwQUAAAACACHTuJA4ZxwodgAAAAM&#10;AQAADwAAAGRycy9kb3ducmV2LnhtbE2Py07DMBBF90j8gzVI7FrbJaUlZNIFElsk2tK1G5s4wh5H&#10;tvv8etwVLEf36N4zzersHTuamIZACHIqgBnqgh6oR9hu3idLYCkr0soFMggXk2DV3t81qtbhRJ/m&#10;uM49KyWUaoVgcx5rzlNnjVdpGkZDJfsO0atczthzHdWplHvHZ0I8c68GKgtWjebNmu5nffAIu95f&#10;d19yjFZ7V9HH9bLZhgHx8UGKV2DZnPMfDDf9og5tcdqHA+nEHMJEiuVLYRGexHwB7IZUiwrYHqGa&#10;yxnwtuH/n2h/AVBLAwQUAAAACACHTuJA9EqE91kCAACdBAAADgAAAGRycy9lMm9Eb2MueG1srVTN&#10;bhMxEL4j8Q6W73Q3/yTKpgqtgpAqWqkgzo7Xm7Vke4ztZLc8ALwBJy7cea48B2Pvpi2FQw/k4Mx4&#10;vnzj+WYmy/NWK3IQzkswBR2c5ZQIw6GUZlfQjx82r15T4gMzJVNgREHvhKfnq5cvlo1diCHUoErh&#10;CJIYv2hsQesQ7CLLPK+FZv4MrDAYrMBpFtB1u6x0rEF2rbJhnk+zBlxpHXDhPd5edkHaM7rnEEJV&#10;SS4uge+1MKFjdUKxgCX5WlpPV+m1VSV4uK4qLwJRBcVKQzoxCdrbeGarJVvsHLO15P0T2HOe8KQm&#10;zaTBpPdUlywwsnfyLyotuQMPVTjjoLOukKQIVjHIn2hzWzMrUi0otbf3ovv/R8vfH24ckSVOwpQS&#10;wzR2/Pj92/HHr+PPrwTvUKDG+gXibi0iQ/sGWgSf7j1exrrbyun4jRWRGM/n40E+oeSuoKPxYDaZ&#10;9VKLNhAeAdPhbBIBHBHz4Wg+nETK7IHJOh/eCtAkGgV12MqkMDtc+dBBT5CY2IOS5UYqlRy3214o&#10;Rw4M275Jn579D5gypCnodDTJE7OB+PuOWhl8TCy8KzBaod22vRpbKO9QDAfdPHnLNxJfecV8uGEO&#10;BwjHC1csXONRKcAk0FuU1OC+/Os+4rGvGKWkwYEsqP+8Z05Qot4Z7Ph8MB7HCU7OeDIbouMeR7aP&#10;I2avLwCLH+AyW57MiA/qZFYO9CfcxHXMiiFmOOYuaDiZF6FbE9xkLtbrBMKZtSxcmVvLI3WU2sB6&#10;H6CSqSVRpk6bXj2c2tTUfsPiWjz2E+rhX2X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GccKHY&#10;AAAADAEAAA8AAAAAAAAAAQAgAAAAIgAAAGRycy9kb3ducmV2LnhtbFBLAQIUABQAAAAIAIdO4kD0&#10;SoT3WQIAAJ0EAAAOAAAAAAAAAAEAIAAAACc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-854710</wp:posOffset>
                </wp:positionH>
                <wp:positionV relativeFrom="paragraph">
                  <wp:posOffset>3040380</wp:posOffset>
                </wp:positionV>
                <wp:extent cx="988060" cy="481711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870" y="321564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3pt;margin-top:239.4pt;height:379.3pt;width:77.8pt;z-index:251663360;mso-width-relative:page;mso-height-relative:page;" filled="f" stroked="f" coordsize="21600,21600" o:gfxdata="UEsDBAoAAAAAAIdO4kAAAAAAAAAAAAAAAAAEAAAAZHJzL1BLAwQUAAAACACHTuJA+n8ex9sAAAAM&#10;AQAADwAAAGRycy9kb3ducmV2LnhtbE2PTU+DQBCG7yb+h82YeGsXKPYDWRqj6bWJ2MR4W9gRSNlZ&#10;wi4t+usdT3qczJP3fd58P9teXHD0nSMF8TICgVQ701Gj4PR2WGxB+KDJ6N4RKvhCD/vi9ibXmXFX&#10;esVLGRrBIeQzraANYcik9HWLVvulG5D49+lGqwOfYyPNqK8cbnuZRNFaWt0RN7R6wOcW63M5WQXz&#10;++54qHbHp376eHlIk+9T6aazUvd3cfQIIuAc/mD41Wd1KNipchMZL3oFi3iVrplVkG62PIKRJOZ1&#10;FaPJapOCLHL5f0TxA1BLAwQUAAAACACHTuJAqcNld0oCAAB1BAAADgAAAGRycy9lMm9Eb2MueG1s&#10;rVRLbtswEN0X6B0I7htZju04huXATZCiQNAESD9rmqIiAfyVpCOlB2hu0FU33fdcOUcfKTkx0i6y&#10;6IYacoZv5r0ZannSKUluhfON0QXND0aUCM1N2eibgn76eP5mTokPTJdMGi0Keic8PVm9frVs7UKM&#10;TW1kKRwBiPaL1ha0DsEusszzWijmD4wVGs7KOMUCtu4mKx1rga5kNh6NZllrXGmd4cJ7nJ71Tjog&#10;upcAmqpquDgzfKuEDj2qE5IFUPJ1Yz1dpWqrSvBwWVVeBCILCqYhrUgCexPXbLVkixvHbN3woQT2&#10;khKecVKs0Uj6CHXGAiNb1/wFpRrujDdVOOBGZT2RpAhY5KNn2lzXzIrEBVJ7+yi6/3+w/MPtlSNN&#10;WdAxJNFMoeMPP+4ffv5++PWd4AwCtdYvEHdtERm6t6bD2OzOPQ4j765yKn7BiMB/OJ3NjwB4B3Oc&#10;T2eTQWnRBcLhP57PRzP4OQIm8/woz1NA9gRknQ/vhFEkGgV16GQSmN1e+ICiELoLiXm1OW+kTN2U&#10;mrQFnR1OR+nCowc3pMbFSKcvO1qh23QDx40p70DRmX5KvOXnDZJfMB+umMNYoGA8nHCJpZIGScxg&#10;UVIb9+1f5zG+oIJ9xpeSFoNWUP91y5ygRL7X6ORxPoE6JKTNZHoU++D2PZt9j96qU4NZzvFILU9m&#10;jA9yZ1bOqC94YeuYFy6mOWorKLL35mnoxx8vlIv1OgVhFi0LF/ra8gjdC7reBlM1SesoVK/OoB+m&#10;MbVgeDlx3Pf3Kerpb7H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Pp/HsfbAAAADAEAAA8AAAAA&#10;AAAAAQAgAAAAIgAAAGRycy9kb3ducmV2LnhtbFBLAQIUABQAAAAIAIdO4kCpw2V3SgIAAHUEAAAO&#10;AAAAAAAAAAEAIAAAACo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档案盒标签模板示例（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粘贴于档案盒左侧）</w:t>
      </w: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122555</wp:posOffset>
                </wp:positionV>
                <wp:extent cx="7141845" cy="2086610"/>
                <wp:effectExtent l="14605" t="0" r="21590" b="15875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1845" cy="2086610"/>
                          <a:chOff x="6682" y="25861"/>
                          <a:chExt cx="11247" cy="3286"/>
                        </a:xfrm>
                      </wpg:grpSpPr>
                      <wps:wsp>
                        <wps:cNvPr id="42" name="文本框 42"/>
                        <wps:cNvSpPr txBox="1"/>
                        <wps:spPr>
                          <a:xfrm>
                            <a:off x="6682" y="26745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6838" y="25861"/>
                            <a:ext cx="9642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仿宋" w:cs="Times New Roman"/>
                                  <w:sz w:val="28"/>
                                  <w:szCs w:val="28"/>
                                  <w:highlight w:val="none"/>
                                  <w:lang w:val="en-US" w:eastAsia="zh-CN"/>
                                </w:rPr>
                                <w:t>档案袋标签模板示例（</w:t>
                              </w:r>
                              <w:r>
                                <w:rPr>
                                  <w:rFonts w:hint="eastAsia" w:ascii="Times New Roman" w:hAnsi="Times New Roman" w:eastAsia="仿宋" w:cs="Times New Roman"/>
                                  <w:sz w:val="28"/>
                                  <w:szCs w:val="28"/>
                                  <w:highlight w:val="none"/>
                                  <w:u w:val="single"/>
                                  <w:lang w:val="en-US" w:eastAsia="zh-CN"/>
                                </w:rPr>
                                <w:t>粘贴于档案袋正面）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6904" y="27275"/>
                            <a:ext cx="9156" cy="12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64"/>
                                  <w:szCs w:val="64"/>
                                  <w:lang w:val="en-US" w:eastAsia="zh-CN"/>
                                </w:rPr>
                                <w:t>姓名 评审 正高 生态环境工程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15921" y="2686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7.6pt;margin-top:9.65pt;height:164.3pt;width:562.35pt;z-index:251684864;mso-width-relative:page;mso-height-relative:page;" coordorigin="6682,25861" coordsize="11247,3286" o:gfxdata="UEsDBAoAAAAAAIdO4kAAAAAAAAAAAAAAAAAEAAAAZHJzL1BLAwQUAAAACACHTuJAr869f9sAAAAL&#10;AQAADwAAAGRycy9kb3ducmV2LnhtbE2PQUvDQBCF74L/YRnBW7tJY7SJ2RQp6qkItoJ4m2anSWh2&#10;NmS3Sfvv3Z70OLyP974pVmfTiZEG11pWEM8jEMSV1S3XCr52b7MlCOeRNXaWScGFHKzK25sCc20n&#10;/qRx62sRStjlqKDxvs+ldFVDBt3c9sQhO9jBoA/nUEs94BTKTScXUfQoDbYcFhrsad1QddyejIL3&#10;CaeXJH4dN8fD+vKzSz++NzEpdX8XR88gPJ39HwxX/aAOZXDa2xNrJzoFsyRdBDQEWQLiCkTLLAWx&#10;V5A8PGUgy0L+/6H8BVBLAwQUAAAACACHTuJAV13VC5IDAAA3DgAADgAAAGRycy9lMm9Eb2MueG1s&#10;7VfLbhMxFN0j8Q+W93QenUwmo6aotLRCqmilglg7juchzdjGdjopawQsWbFiw54/4Hsov8G1PXn0&#10;gVQKAoGaRWL7Ose+5557587Ww3nboFOmdC34GEcbIUaMUzGteTnGz5/tP8gw0obwKWkEZ2N8xjR+&#10;uH3/3lYncxaLSjRTphCAcJ13cowrY2QeBJpWrCV6Q0jGwVgI1RIDU1UGU0U6QG+bIA7DNOiEmkol&#10;KNMaVve8EfeI6iaAoihqyvYEnbWMG4+qWEMMuKSrWmq87W5bFIyao6LQzKBmjMFT477hEBhP7Hew&#10;vUXyUhFZ1bS/ArnJFS751JKaw6FLqD1iCJqp+gpUW1MltCjMBhVt4B1xjIAXUXiJmwMlZtL5UuZd&#10;KZekQ6AusX5rWPr09FihejrG8QAjTlqI+Lcvr7++f4dgAdjpZJnDpgMlT+Sx6hdKP7MOzwvV2l9w&#10;Bc0dr2dLXtncIAqLwyiJsgTwKdjiMEvTqGeeVhAe+780zWKMrHmQpZEPC60e9wBRFCdD//fNOEut&#10;OVgcHdgbLi/USVClXlGlf42qk4pI5iKgLQs9VQlc1VN1/uHt+cfP55/eIFhz5Lh9lipk5o8EeOac&#10;sdfSsHgNYyvP0yFwBCAkXxC35nechO6Epd8kl0qbAyZaZAdjrEDsToPk9FAbT9FiiwXVoqmn+3XT&#10;uIkqJ7uNQqcEEmPffXpWL2xrOOogJtlgaKPXStCJ5qU75cI+vQ4Xus91cPY6e0RX/liH0G9rOIR0&#10;xZIdmflk3lM6EdMzYFQJn79a0v0aoA6JNsdEQcJCOkNJM0fwVTQCriz6EUaVUK+uW7f7QRxgxaiD&#10;AgCevZwRxTBqnnCQzShKElsx3CQZDGOYqHXLZN3CZ+2uACojKJ6SuqHdb5rFsFCifQGVb8eeCibC&#10;KZw9xmYx3DW+LEHlpGxnx22CGiGJOeQnklpoGzgudmZGFLULsKXJc9OzB9K3KfsncgDy8UoODG00&#10;7fGQKz+VA9kmPHUuZv8iB0apTTdbOVIQoZf1ougs5H3DDODCyh8gSO6FnW4Owp7V3gLpdSfFf02K&#10;oJ0rUsxuK8VRmHgpDmOvt1U5HkWD1EsxiqPk17Toit+tqvGdaP+L+jm6RrSjW4o2GoxiePLYAppC&#10;d2VRVqqNshSeN671ikLXd/29HsK1Hj/sQ37UONwVZWgVfl9Rdh0zvE+4Jrp/97EvLOtz10+s3ve2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Cvzr1/2wAAAAsBAAAPAAAAAAAAAAEAIAAAACIAAABk&#10;cnMvZG93bnJldi54bWxQSwECFAAUAAAACACHTuJAV13VC5IDAAA3DgAADgAAAAAAAAABACAAAAAq&#10;AQAAZHJzL2Uyb0RvYy54bWxQSwUGAAAAAAYABgBZAQAALgcAAAAA&#10;">
                <o:lock v:ext="edit" aspectratio="f"/>
                <v:shape id="_x0000_s1026" o:spid="_x0000_s1026" o:spt="202" type="#_x0000_t202" style="position:absolute;left:6682;top:26745;height:2402;width:11247;" fillcolor="#FFFFFF [3201]" filled="t" stroked="t" coordsize="21600,21600" o:gfxdata="UEsDBAoAAAAAAIdO4kAAAAAAAAAAAAAAAAAEAAAAZHJzL1BLAwQUAAAACACHTuJA6SLYir0AAADb&#10;AAAADwAAAGRycy9kb3ducmV2LnhtbEWP3YrCMBSE74V9h3AE7zRVFl2qUWR1UfBisfUBzjbHttqc&#10;lCT+vb0RFrwcZuYbZra4m0ZcyfnasoLhIAFBXFhdc6ngkP/0v0D4gKyxsUwKHuRhMf/ozDDV9sZ7&#10;umahFBHCPkUFVQhtKqUvKjLoB7Yljt7ROoMhSldK7fAW4aaRoyQZS4M1x4UKW/quqDhnF6PgRH95&#10;uVvuXP47Ga/WG1yfJ6eDUr3uMJmCCHQP7/B/e6sVfI7g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ItiK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838;top:25861;height:675;width:9642;" filled="f" stroked="f" coordsize="21600,21600" o:gfxdata="UEsDBAoAAAAAAIdO4kAAAAAAAAAAAAAAAAAEAAAAZHJzL1BLAwQUAAAACACHTuJAV37+6b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7+6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eastAsia="仿宋" w:cs="Times New Roman"/>
                            <w:sz w:val="28"/>
                            <w:szCs w:val="28"/>
                            <w:highlight w:val="none"/>
                            <w:lang w:val="en-US" w:eastAsia="zh-CN"/>
                          </w:rPr>
                          <w:t>档案袋标签模板示例（</w:t>
                        </w:r>
                        <w:r>
                          <w:rPr>
                            <w:rFonts w:hint="eastAsia" w:ascii="Times New Roman" w:hAnsi="Times New Roman" w:eastAsia="仿宋" w:cs="Times New Roman"/>
                            <w:sz w:val="28"/>
                            <w:szCs w:val="28"/>
                            <w:highlight w:val="none"/>
                            <w:u w:val="single"/>
                            <w:lang w:val="en-US" w:eastAsia="zh-CN"/>
                          </w:rPr>
                          <w:t>粘贴于档案袋正面）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904;top:27275;height:1214;width:9156;" fillcolor="#FFFFFF [3201]" filled="t" stroked="f" coordsize="21600,21600" o:gfxdata="UEsDBAoAAAAAAIdO4kAAAAAAAAAAAAAAAAAEAAAAZHJzL1BLAwQUAAAACACHTuJAlnWJr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zQ2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JZ1ia2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64"/>
                            <w:szCs w:val="64"/>
                            <w:lang w:val="en-US" w:eastAsia="zh-CN"/>
                          </w:rPr>
                          <w:t>姓名 评审 正高 生态环境工程</w:t>
                        </w:r>
                        <w:r>
                          <w:rPr>
                            <w:rFonts w:hint="eastAsia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921;top:26866;height:2100;width:1860;" fillcolor="#FFFFFF [3201]" filled="t" stroked="t" coordsize="21600,21600" o:gfxdata="UEsDBAoAAAAAAIdO4kAAAAAAAAAAAAAAAAAEAAAAZHJzL1BLAwQUAAAACACHTuJA54ZK+70AAADb&#10;AAAADwAAAGRycy9kb3ducmV2LnhtbEWP3YrCMBSE7wXfIRzBuzV1WfypRpFdlxW8EK0PcGyObbU5&#10;KUn8e3sjLHg5zMw3zHR+N7W4kvOVZQX9XgKCOLe64kLBPvv9GIHwAVljbZkUPMjDfNZuTTHV9sZb&#10;uu5CISKEfYoKyhCaVEqfl2TQ92xDHL2jdQZDlK6Q2uEtwk0tP5NkIA1WHBdKbOi7pPy8uxgFJzpk&#10;xXqxdtlmOPhZ/uHyPDztlep2+skERKB7eIf/2yut4GsMry/x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hkr7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-278130</wp:posOffset>
                </wp:positionH>
                <wp:positionV relativeFrom="paragraph">
                  <wp:posOffset>4552315</wp:posOffset>
                </wp:positionV>
                <wp:extent cx="7190740" cy="2218690"/>
                <wp:effectExtent l="0" t="14605" r="17780" b="698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0740" cy="2218690"/>
                          <a:chOff x="6575" y="22200"/>
                          <a:chExt cx="11324" cy="3494"/>
                        </a:xfrm>
                      </wpg:grpSpPr>
                      <wps:wsp>
                        <wps:cNvPr id="27" name="文本框 27"/>
                        <wps:cNvSpPr txBox="1"/>
                        <wps:spPr>
                          <a:xfrm>
                            <a:off x="6652" y="22200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15906" y="2239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6636" y="24884"/>
                            <a:ext cx="11263" cy="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备注：标签的长宽可根据档案盒大小进行调节，但需包含模板中所列信息类别。档案盒编号中第1个数字表示共几盒，第2个数字表示第几盒。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6575" y="22940"/>
                            <a:ext cx="9208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1.9pt;margin-top:358.45pt;height:174.7pt;width:566.2pt;z-index:251686912;mso-width-relative:page;mso-height-relative:page;" coordorigin="6575,22200" coordsize="11324,3494" o:gfxdata="UEsDBAoAAAAAAIdO4kAAAAAAAAAAAAAAAAAEAAAAZHJzL1BLAwQUAAAACACHTuJAcjI8LNwAAAAN&#10;AQAADwAAAGRycy9kb3ducmV2LnhtbE2PwU7DMBBE70j8g7VI3FrbBEIIcSpUAacKiRYJcXPjbRI1&#10;Xkexm7R/j3OC2452NPOmWJ1tx0YcfOtIgVwKYEiVMy3VCr52b4sMmA+ajO4coYILeliV11eFzo2b&#10;6BPHbahZDCGfawVNCH3Oua8atNovXY8Ufwc3WB2iHGpuBj3FcNvxOyFSbnVLsaHRPa4brI7bk1Xw&#10;PunpJZGv4+Z4WF9+dg8f3xuJSt3eSPEMLOA5/Jlhxo/oUEamvTuR8axTsLhPInpQ8CjTJ2CzQ2RZ&#10;Cmw/X2maAC8L/n9F+QtQSwMEFAAAAAgAh07iQDPZm7SNAwAAOA4AAA4AAABkcnMvZTJvRG9jLnht&#10;bO1Xy24UOxDdI/EPlvek2z09PQ9lgkJCIqSIRAqItcfjfkjdtrE96QlrBCxZsbqbu79/cL+H8BuU&#10;7Z5HhoAgCBBSZtFjl91VrlOnqsu7DxdNjS64NpUUE0x2Yoy4YHJWiWKCnz87ejDEyFgqZrSWgk/w&#10;JTf44d79e7utGvNElrKecY1AiTDjVk1waa0aR5FhJW+o2ZGKC1jMpW6ohakuopmmLWhv6iiJ4yxq&#10;pZ4pLRk3BqSHYRF3GvX3KJR5XjF+KNm84cIGrZrX1IJLpqyUwXv+tHnOmT3Nc8MtqicYPLX+CUZg&#10;PHXPaG+XjgtNVVmx7gj0e46w5VNDKwFGV6oOqaVorqsvVDUV09LI3O4w2UTBEY8IeEHiLWyOtZwr&#10;70sxbgu1Ah0CtYX6rdWypxdnGlWzCU4BEkEbiPin/19/fP8OgQDQaVUxhk3HWp2rM90JijBzDi9y&#10;3bh/cAUtPK6XK1z5wiIGwgEZxQOnn8FakpBhNuqQZyWEx72X9Qd9jPwykCSEhZWPOwWE9JI0vN5L&#10;R6lbjpamI3fC1YFaBaw0a6jMz0F1XlLFfQSMQ6GDKhksobr68Pbqn/+u/n2DQObB8fscVMguHknw&#10;jCzlBoQ3IJZl/WTb8yVwhCQp2PKwpXFyzW86VtrYYy4b5AYTrIHsnoP04sTYANFyi7NrZF3Njqq6&#10;9hNdTA9qjS4oJMaR/3Xar22rBWohZEMfHdYo4IkRhbdybZ/ZVBf7303q3HEOqSmDWa+h21YLCKkL&#10;XkDJjexiuuggncrZJSCqZchfo9hRBapOqLFnVEPCAregpNlTeOS1hCPLboRRKfWrm+RuP5ADVjFq&#10;oQCAZy/nVHOM6icCaDMiqaOs9ZO0P0hgojdXppsrYt4cSICSQPFUzA/dflsvh7mWzQuofPvOKixR&#10;wcD2BNvl8MCGsgSVk/H9fb8JaoSi9kScK+ZUu8AJuT+3Mq98gB1MAZsOPaC+S9nfkAMpeBrKxToH&#10;QHa7HCD9UZx1SdAbZU4LHa+SYJgBXj4HSCgNq9z/7Tnw7Tz6GvHhvHf8/sv43QfObfMbZLfjd5b1&#10;Onqnw6H/fG3QmyRZL/B7SLyBP0HvrAfOhfriPhHg5h1poT7/baSFTuIL0vq2wX0ToIH5ocZk3ZKN&#10;Qi+4Ju0oieGa4GoyScj1fuyHa7KQHeNclXTtxh0Xf3GD4FtmuFD4JO8uP+7Gsjn3DcX6wrf3G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HIyPCzcAAAADQEAAA8AAAAAAAAAAQAgAAAAIgAAAGRycy9k&#10;b3ducmV2LnhtbFBLAQIUABQAAAAIAIdO4kAz2Zu0jQMAADgOAAAOAAAAAAAAAAEAIAAAACsBAABk&#10;cnMvZTJvRG9jLnhtbFBLBQYAAAAABgAGAFkBAAAqBwAAAAA=&#10;">
                <o:lock v:ext="edit" aspectratio="f"/>
                <v:shape id="_x0000_s1026" o:spid="_x0000_s1026" o:spt="202" type="#_x0000_t202" style="position:absolute;left:6652;top:22200;height:2402;width:11247;" fillcolor="#FFFFFF [3201]" filled="t" stroked="t" coordsize="21600,21600" o:gfxdata="UEsDBAoAAAAAAIdO4kAAAAAAAAAAAAAAAAAEAAAAZHJzL1BLAwQUAAAACACHTuJAJIqesr0AAADb&#10;AAAADwAAAGRycy9kb3ducmV2LnhtbEWP3YrCMBSE7wXfIRxh7zTVCyvVKOK6uOCF2PoAZ5uzbbU5&#10;KUn82bffCIKXw8x8wyxWD9OKGznfWFYwHiUgiEurG64UnIqv4QyED8gaW8uk4I88rJb93gIzbe98&#10;pFseKhEh7DNUUIfQZVL6siaDfmQ74uj9WmcwROkqqR3eI9y0cpIkU2mw4bhQY0ebmspLfjUKzvRT&#10;VPv13hWHdPq53eH2kp5PSn0MxskcRKBHeIdf7W+tYJLC80v8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ip6y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5906;top:22396;height:2100;width:1860;" fillcolor="#FFFFFF [3201]" filled="t" stroked="t" coordsize="21600,21600" o:gfxdata="UEsDBAoAAAAAAIdO4kAAAAAAAAAAAAAAAAAEAAAAZHJzL1BLAwQUAAAACACHTuJAGfBG/b0AAADb&#10;AAAADwAAAGRycy9kb3ducmV2LnhtbEWP3YrCMBSE7wXfIRxh7zStiErXKIs/rOCFaH2As83Zttqc&#10;lCT+vf1mQfBymJlvmNniYRpxI+drywrSQQKCuLC65lLBKd/0pyB8QNbYWCYFT/KwmHc7M8y0vfOB&#10;bsdQighhn6GCKoQ2k9IXFRn0A9sSR+/XOoMhSldK7fAe4aaRwyQZS4M1x4UKW1pWVFyOV6PgTD95&#10;ufvauXw/Ga/W37i+TM4npT56afIJItAjvMOv9lYrGKXw/yX+AD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8Eb9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636;top:24884;height:810;width:11263;" fillcolor="#FFFFFF [3201]" filled="t" stroked="f" coordsize="21600,21600" o:gfxdata="UEsDBAoAAAAAAIdO4kAAAAAAAAAAAAAAAAAEAAAAZHJzL1BLAwQUAAAACACHTuJA7doTdrQAAADb&#10;AAAADwAAAGRycy9kb3ducmV2LnhtbEVPyQrCMBC9C/5DGMGbphUVqUYPguBJcD0PzdgUm0lJ4vr1&#10;5iB4fLx9sXrZRjzIh9qxgnyYgSAuna65UnA6bgYzECEia2wck4I3BVgtu50FFto9eU+PQ6xECuFQ&#10;oAITY1tIGUpDFsPQtcSJuzpvMSboK6k9PlO4beQoy6bSYs2pwWBLa0Pl7XC3Ci6V/VzOeeuNts2Y&#10;d5/38eRqpfq9PJuDiPSKf/HPvdUKJml9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t2hN2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备注：标签的长宽可根据档案盒大小进行调节，但需包含模板中所列信息类别。档案盒编号中第1个数字表示共几盒，第2个数字表示第几盒。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575;top:22940;height:1214;width:9208;" filled="f" stroked="f" coordsize="21600,21600" o:gfxdata="UEsDBAoAAAAAAIdO4kAAAAAAAAAAAAAAAAAEAAAAZHJzL1BLAwQUAAAACACHTuJAwtDLrL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om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DLr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-256540</wp:posOffset>
                </wp:positionH>
                <wp:positionV relativeFrom="paragraph">
                  <wp:posOffset>2609215</wp:posOffset>
                </wp:positionV>
                <wp:extent cx="7183120" cy="1525270"/>
                <wp:effectExtent l="0" t="14605" r="25400" b="14605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3120" cy="1525270"/>
                          <a:chOff x="6572" y="18960"/>
                          <a:chExt cx="11312" cy="2402"/>
                        </a:xfrm>
                      </wpg:grpSpPr>
                      <wps:wsp>
                        <wps:cNvPr id="24" name="文本框 24"/>
                        <wps:cNvSpPr txBox="1"/>
                        <wps:spPr>
                          <a:xfrm>
                            <a:off x="6637" y="18960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15831" y="1912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6572" y="19578"/>
                            <a:ext cx="9208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0.2pt;margin-top:205.45pt;height:120.1pt;width:565.6pt;z-index:251685888;mso-width-relative:page;mso-height-relative:page;" coordorigin="6572,18960" coordsize="11312,2402" o:gfxdata="UEsDBAoAAAAAAIdO4kAAAAAAAAAAAAAAAAAEAAAAZHJzL1BLAwQUAAAACACHTuJAtETTZNsAAAAM&#10;AQAADwAAAGRycy9kb3ducmV2LnhtbE2PQWvCQBCF74X+h2UKvenutlFqmokUaXuSQrUg3sZkTILZ&#10;3ZBdE/33XU/tcZiP976XLS+mFQP3vnEWQU8VCLaFKxtbIfxsPyYvIHwgW1LrLCNc2cMyv7/LKC3d&#10;aL952IRKxBDrU0KoQ+hSKX1RsyE/dR3b+Du63lCIZ1/JsqcxhptWPik1l4YaGxtq6nhVc3HanA3C&#10;50jj27N+H9an4+q6386+dmvNiI8PWr2CCHwJfzDc9KM65NHp4M629KJFmCQqiShCotUCxI1QCxXX&#10;HBDmM61B5pn8PyL/BVBLAwQUAAAACACHTuJAQMbUr1oDAACDCwAADgAAAGRycy9lMm9Eb2MueG1s&#10;7VZLbxMxEL4j8R8s3+k+ks1j1aQKDamQKlqpIM6O431Iu7axnWzKGQFHTpy4cOcf8Hsof4Oxd/No&#10;GlApqBISOWzsmdl5fP5m1odHy7JAC6Z0LvgABwc+RoxTMct5OsAvnk8e9TDShvAZKQRnA3zJND4a&#10;PnxwWMmYhSITxYwpBE64jis5wJkxMvY8TTNWEn0gJOOgTIQqiYGtSr2ZIhV4Lwsv9P2OVwk1k0pQ&#10;pjVIx7USNx7VbRyKJMkpGws6Lxk3tVfFCmKgJJ3lUuOhyzZJGDVnSaKZQcUAQ6XGPSEIrKf26Q0P&#10;SZwqIrOcNimQ26SwU1NJcg5B167GxBA0V/kNV2VOldAiMQdUlF5diEMEqgj8HWxOlJhLV0saV6lc&#10;gw4HtYP6nd3SZ4tzhfLZAEctjDgp4cS/f33z7cN7BAJAp5JpDEYnSl7Ic9UI0npnC14mqrT/UApa&#10;Olwv17iypUEUhN2g1wpCgJyCLojCKOw2yNMMjse+14m6IUZW3et31sonjYMggPfr18O2H9q8vFVo&#10;z2a4TqiSwEq9gUr/GVQXGZHMnYC2KDRQhe0VVFcf3119+nL1+S0CmQPH2VmokFk+FlBZsJJrEO5B&#10;rNNpdXcrXwEXBGEblBa2G3WTWCptTpgokV0MsAKyOw6Sxak2NUQrExtXiyKfTfKicBuVTo8LhRYE&#10;GmPifg2q18wKjiqI3Yu6EaRRSuCJ5qmLcs1Ob7vz3W+fO5vOmOisDus8NGYFhyO1h1ejZFdmOV02&#10;kE7F7BIQVaLuXy3pJAdXp0Sbc6KgYYFbMNLMGTySQkDKollhlAn1ep/c2gM5QItRBQMAKns1J4ph&#10;VDzlQJt+0G7bieE2baAnbNS2Zrqt4fPyWACUAQxPSd3S2ptitUyUKF/C5BvZqKAinELsATar5bGp&#10;xxJMTspGI2cEM0ISc8ovJLWu7cFxMZobkeTugC1MNTYNekB927L30QOdPT3QWXEdeuV3eiCIYEDU&#10;TdAPQueFxOsm6MFAqHsg8N1oWPf+vffAr/voZ8SHfP/z+x/jdwR8rD+HmxkPsjvO+PXXrR91e9bJ&#10;ht790Icbl/syhoH7iNyd3lzY+e7c15O704r8Zmw0mv9chLH797jobh9wN3MXkuYeaS9/23s3mzd3&#10;5+E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tETTZNsAAAAMAQAADwAAAAAAAAABACAAAAAiAAAA&#10;ZHJzL2Rvd25yZXYueG1sUEsBAhQAFAAAAAgAh07iQEDG1K9aAwAAgwsAAA4AAAAAAAAAAQAgAAAA&#10;KgEAAGRycy9lMm9Eb2MueG1sUEsFBgAAAAAGAAYAWQEAAPYGAAAAAA==&#10;">
                <o:lock v:ext="edit" aspectratio="f"/>
                <v:shape id="_x0000_s1026" o:spid="_x0000_s1026" o:spt="202" type="#_x0000_t202" style="position:absolute;left:6637;top:18960;height:2402;width:11247;" fillcolor="#FFFFFF [3201]" filled="t" stroked="t" coordsize="21600,21600" o:gfxdata="UEsDBAoAAAAAAIdO4kAAAAAAAAAAAAAAAAAEAAAAZHJzL1BLAwQUAAAACACHTuJA1FgAxb0AAADb&#10;AAAADwAAAGRycy9kb3ducmV2LnhtbEWP3YrCMBSE74V9h3AE7zRVFl2qUWR1UfBisfUBzjbHttqc&#10;lCT+vb0RFrwcZuYbZra4m0ZcyfnasoLhIAFBXFhdc6ngkP/0v0D4gKyxsUwKHuRhMf/ozDDV9sZ7&#10;umahFBHCPkUFVQhtKqUvKjLoB7Yljt7ROoMhSldK7fAW4aaRoyQZS4M1x4UKW/quqDhnF6PgRH95&#10;uVvuXP47Ga/WG1yfJ6eDUr3uMJmCCHQP7/B/e6sVjD7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WADF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5831;top:19126;height:2100;width:1860;" fillcolor="#FFFFFF [3201]" filled="t" stroked="t" coordsize="21600,21600" o:gfxdata="UEsDBAoAAAAAAIdO4kAAAAAAAAAAAAAAAAAEAAAAZHJzL1BLAwQUAAAACACHTuJAS8Y7Kb0AAADb&#10;AAAADwAAAGRycy9kb3ducmV2LnhtbEWP3YrCMBSE7wXfIRzBO031oko1irguCl4stj7A2eZsW21O&#10;ShJ/9u03C4KXw8x8wyzXT9OKOznfWFYwGScgiEurG64UnIvP0RyED8gaW8uk4Jc8rFf93hIzbR98&#10;onseKhEh7DNUUIfQZVL6siaDfmw74uj9WGcwROkqqR0+Ity0cpokqTTYcFyosaNtTeU1vxkFF/ou&#10;quPm6IqvWfqx2+PuOruclRoOJskCRKBneIdf7YNWME3h/0v8A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xjsp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572;top:19578;height:1214;width:9208;" filled="f" stroked="f" coordsize="21600,21600" o:gfxdata="UEsDBAoAAAAAAIdO4kAAAAAAAAAAAAAAAAAEAAAAZHJzL1BLAwQUAAAACACHTuJAMgJV270AAADb&#10;AAAADwAAAGRycy9kb3ducmV2LnhtbEWPzarCMBSE94LvEI7gTtMKilSjSEG8yHXhz8bdsTm2xeak&#10;Nrnq9emNILgcZuYbZjp/mErcqHGlZQVxPwJBnFldcq7gsF/2xiCcR9ZYWSYF/+RgPmu3pphoe+ct&#10;3XY+FwHCLkEFhfd1IqXLCjLo+rYmDt7ZNgZ9kE0udYP3ADeVHETRSBosOSwUWFNaUHbZ/RkF63S5&#10;we1pYMbPKl39nhf19XAcKtXtxNEEhKeH/4Y/7R+tYBjD+0v4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lX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551180</wp:posOffset>
                </wp:positionV>
                <wp:extent cx="7141210" cy="1525270"/>
                <wp:effectExtent l="14605" t="14605" r="22225" b="1460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1210" cy="1525270"/>
                          <a:chOff x="6577" y="15585"/>
                          <a:chExt cx="11246" cy="2402"/>
                        </a:xfrm>
                      </wpg:grpSpPr>
                      <wps:wsp>
                        <wps:cNvPr id="19" name="文本框 19"/>
                        <wps:cNvSpPr txBox="1"/>
                        <wps:spPr>
                          <a:xfrm>
                            <a:off x="6577" y="15585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  <w:br w:type="textWrapping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6621" y="16325"/>
                            <a:ext cx="9208" cy="12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15816" y="15721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8.15pt;margin-top:43.4pt;height:120.1pt;width:562.3pt;z-index:251680768;mso-width-relative:page;mso-height-relative:page;" coordorigin="6577,15585" coordsize="11246,2402" o:gfxdata="UEsDBAoAAAAAAIdO4kAAAAAAAAAAAAAAAAAEAAAAZHJzL1BLAwQUAAAACACHTuJAPo2R8doAAAAL&#10;AQAADwAAAGRycy9kb3ducmV2LnhtbE2PwWrCQBCG74W+wzJCb7obQ9MQs5EibU9SqBZKb2MyJsHs&#10;bsiuib59x1M9zszHP9+fry+mEyMNvnVWQ7RQIMiWrmptreF7/z5PQfiAtsLOWdJwJQ/r4vEhx6xy&#10;k/2icRdqwSHWZ6ihCaHPpPRlQwb9wvVk+XZ0g8HA41DLasCJw00nl0ol0mBr+UODPW0aKk+7s9Hw&#10;MeH0Gkdv4/Z03Fx/98+fP9uItH6aRWoFItAl/MNw02d1KNjp4M628qLTMI+TmFENacIVboBKU94c&#10;NMTLFwWyyOV9h+IPUEsDBBQAAAAIAIdO4kD3v2+gUgMAAKwLAAAOAAAAZHJzL2Uyb0RvYy54bWzt&#10;Vs1uEzEQviPxDpbvdNebbJJGTarQkAqpopUK4uw43h9p1za20005I+DIiRMX7rwBz0N5Dcbe3TRt&#10;A6oKKkIih409np2fb76Z9d7+qizQGdcml2KEyU6IERdMLnKRjvCL57NHA4yMpWJBCyn4CJ9zg/fH&#10;Dx/sVWrII5nJYsE1AiPCDCs1wpm1ahgEhmW8pGZHKi7gMJG6pBa2Og0WmlZgvSyCKAx7QSX1QmnJ&#10;uDEgndaHuLGob2NQJknO+FSyZcmFra1qXlALKZksVwaPfbRJwpk9ThLDLSpGGDK1/glOYD13z2C8&#10;R4eppirLWRMCvU0I13IqaS7A6drUlFqKljq/YarMmZZGJnaHyTKoE/GIQBYkvIbNoZZL5XNJh1Wq&#10;1qBDoa6hfmez7NnZiUb5YoTjLkaCllDx71/ffPvwHoEA0KlUOgSlQ61O1YluBGm9cwmvEl26f0gF&#10;rTyu52tc+coiBsI+6ZKIAOQMzkgcxVG/QZ5lUB73Xi/u9zHyx/EgrsvCsieNAUKibq9+PeqGkTsO&#10;WteBi3AdUKWAleYSKvN7UJ1mVHFfAeNQaKAiuy1UFx/fXXz6cvH5LQKZB8frOaiQXT2WkBlp5QaE&#10;WxDblnkLnMsbYHGw3cibDpU29pDLErnFCGsgu+cgPTsytoaoVXF+jSzyxSwvCr/R6fyg0OiMQmPM&#10;/K9B9YpaIVAFvgdxP4YwSgU8MSL1Xq7omU1zof9tM+fCmVKT1W69hUatEFBSV7waJbeyq/mqgXQu&#10;F+eAqJZ1/xrFZjmYOqLGnlANDQvcgpFmj+GRFBJCls0Ko0zq19vkTh/IAacYVTAAILNXS6o5RsVT&#10;AbTZJd2umxh+0437EWz05sl880QsywMJUBIYnor5pdO3RbtMtCxfwuSbOK9wRAUD3yNs2+WBrccS&#10;TE7GJxOvBDNCUXskThVzpl3hhJwsrUxyX2AHU41Ngx5Q37XsPfRAFN3sAZDdsQd6EQDnur/XiZru&#10;b3tgNwrhi+QnR0T8SFq3/j22QK8Thw3+roXq7vpP2n+NtJ0tpO3ckbQkHhD4KPlvVh/4C5ygw5a1&#10;ZNCDJveDm4T+Y/c3WFsP7l8P/59Na4j3P7//HL/9NQUucf7m0lw43S1xc++H+OUle/w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xQUAAFtDb250&#10;ZW50X1R5cGVzXS54bWxQSwECFAAKAAAAAACHTuJAAAAAAAAAAAAAAAAABgAAAAAAAAAAABAAAACn&#10;BAAAX3JlbHMvUEsBAhQAFAAAAAgAh07iQIoUZjzRAAAAlAEAAAsAAAAAAAAAAQAgAAAAywQAAF9y&#10;ZWxzLy5yZWxzUEsBAhQACgAAAAAAh07iQAAAAAAAAAAAAAAAAAQAAAAAAAAAAAAQAAAAAAAAAGRy&#10;cy9QSwECFAAUAAAACACHTuJAPo2R8doAAAALAQAADwAAAAAAAAABACAAAAAiAAAAZHJzL2Rvd25y&#10;ZXYueG1sUEsBAhQAFAAAAAgAh07iQPe/b6BSAwAArAsAAA4AAAAAAAAAAQAgAAAAKQEAAGRycy9l&#10;Mm9Eb2MueG1sUEsFBgAAAAAGAAYAWQEAAO0GAAAAAA==&#10;">
                <o:lock v:ext="edit" aspectratio="f"/>
                <v:shape id="_x0000_s1026" o:spid="_x0000_s1026" o:spt="202" type="#_x0000_t202" style="position:absolute;left:6577;top:15585;height:2402;width:11247;" fillcolor="#FFFFFF [3201]" filled="t" stroked="t" coordsize="21600,21600" o:gfxdata="UEsDBAoAAAAAAIdO4kAAAAAAAAAAAAAAAAAEAAAAZHJzL1BLAwQUAAAACACHTuJA9DVl5roAAADb&#10;AAAADwAAAGRycy9kb3ducmV2LnhtbEVP24rCMBB9F/yHMIJvmroPXqpRxAsr+CBaP2BsxrbaTEqS&#10;VffvzcKCb3M415ktXqYWD3K+sqxg0E9AEOdWV1woOGfb3hiED8gaa8uk4Jc8LObt1gxTbZ98pMcp&#10;FCKGsE9RQRlCk0rp85IM+r5tiCN3tc5giNAVUjt8xnBTy68kGUqDFceGEhtalZTfTz9GwY0uWbFf&#10;7l12GA3Xm2/c3Ee3s1LdziCZggj0Ch/xv3un4/wJ/P0SD5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NWXm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  <w:br w:type="textWrapping"/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21;top:16325;height:1214;width:9208;" fillcolor="#FFFFFF [3201]" filled="t" stroked="f" coordsize="21600,21600" o:gfxdata="UEsDBAoAAAAAAIdO4kAAAAAAAAAAAAAAAAAEAAAAZHJzL1BLAwQUAAAACACHTuJAKkJb57sAAADb&#10;AAAADwAAAGRycy9kb3ducmV2LnhtbEWPwWrDMBBE74X8g9hAb41sU0JxLPtQCPRUaJLmvFgby9Ra&#10;GUmxnXx9VSjkOMzMG6ZqFjuIiXzoHSvINxkI4tbpnjsFp+P+5Q1EiMgaB8ek4EYBmnr1VGGp3cxf&#10;NB1iJxKEQ4kKTIxjKWVoDVkMGzcSJ+/ivMWYpO+k9jgnuB1kkWVbabHntGBwpHdD7c/hahWcO3s/&#10;f+ejN9oOr/x5vx1PrlfqeZ1nOxCRlvgI/7c/tIKigL8v6QfI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kJb5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816;top:15721;height:2100;width:1860;" fillcolor="#FFFFFF [3201]" filled="t" stroked="t" coordsize="21600,21600" o:gfxdata="UEsDBAoAAAAAAIdO4kAAAAAAAAAAAAAAAAAEAAAAZHJzL1BLAwQUAAAACACHTuJAW7GYsb0AAADb&#10;AAAADwAAAGRycy9kb3ducmV2LnhtbEWP3YrCMBSE74V9h3AE7zTVBV2qUWR1UfBisfUBzjbHttqc&#10;lCT+vb0RFrwcZuYbZra4m0ZcyfnasoLhIAFBXFhdc6ngkP/0v0D4gKyxsUwKHuRhMf/ozDDV9sZ7&#10;umahFBHCPkUFVQhtKqUvKjLoB7Yljt7ROoMhSldK7fAW4aaRoyQZS4M1x4UKW/quqDhnF6PgRH95&#10;uVvuXP47Ga/WG1yfJ6eDUr3uMJmCCHQP7/B/e6sVjD7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sZix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档案盒标签模板示例（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粘贴于档案盒上侧和下侧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TEsImhkaWQiOiIxYjQyOWQ2YWIyMjRmOTg1MDIwMzAyOTZmZjY0MWQ2OCIsInVzZXJDb3VudCI6MX0="/>
  </w:docVars>
  <w:rsids>
    <w:rsidRoot w:val="3BDF0C44"/>
    <w:rsid w:val="0C326D32"/>
    <w:rsid w:val="0DF1192E"/>
    <w:rsid w:val="13AA1297"/>
    <w:rsid w:val="16F239E1"/>
    <w:rsid w:val="17DF41B7"/>
    <w:rsid w:val="1D9D5A40"/>
    <w:rsid w:val="27A26C88"/>
    <w:rsid w:val="28C17ED6"/>
    <w:rsid w:val="2C9C5782"/>
    <w:rsid w:val="35A21DD8"/>
    <w:rsid w:val="37E74B84"/>
    <w:rsid w:val="3BDF0C44"/>
    <w:rsid w:val="3BE47736"/>
    <w:rsid w:val="42D976C8"/>
    <w:rsid w:val="440131E9"/>
    <w:rsid w:val="45AF5B4F"/>
    <w:rsid w:val="45C45B4F"/>
    <w:rsid w:val="486527C0"/>
    <w:rsid w:val="4FBE72E9"/>
    <w:rsid w:val="52903DD9"/>
    <w:rsid w:val="59312947"/>
    <w:rsid w:val="5AFA1D3E"/>
    <w:rsid w:val="61251916"/>
    <w:rsid w:val="63AD4617"/>
    <w:rsid w:val="68A63BC7"/>
    <w:rsid w:val="6F6D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office6\templates\download\f783a675-7319-4549-b808-ea51932ef7df\&#26723;&#26696;&#30418;&#25991;&#20214;&#30418;&#26631;&#3161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档案盒文件盒标签.docx</Template>
  <Pages>2</Pages>
  <Words>41</Words>
  <Characters>41</Characters>
  <Lines>0</Lines>
  <Paragraphs>0</Paragraphs>
  <TotalTime>9</TotalTime>
  <ScaleCrop>false</ScaleCrop>
  <LinksUpToDate>false</LinksUpToDate>
  <CharactersWithSpaces>41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2021-11-09T13:02:00Z</dcterms:created>
  <dc:creator>林煜玲</dc:creator>
  <cp:lastModifiedBy>曾洁华</cp:lastModifiedBy>
  <cp:lastPrinted>2021-11-10T01:52:00Z</cp:lastPrinted>
  <dcterms:modified xsi:type="dcterms:W3CDTF">2026-01-27T02:09:39Z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UUID">
    <vt:lpwstr>v1.0_mb_BAdcmHUYMrZQqNbXl0RItg==</vt:lpwstr>
  </property>
  <property fmtid="{D5CDD505-2E9C-101B-9397-08002B2CF9AE}" pid="4" name="ICV">
    <vt:lpwstr>0334A700E5914708A20D0D45F966F3C7_13</vt:lpwstr>
  </property>
  <property fmtid="{D5CDD505-2E9C-101B-9397-08002B2CF9AE}" pid="5" name="KSOTemplateDocerSaveRecord">
    <vt:lpwstr>eyJoZGlkIjoiMWI0MjlkNmFiMjI0Zjk4NTAyMDMwMjk2ZmY2NDFkNjgiLCJ1c2VySWQiOiIzMDU0MzM2OTEifQ==</vt:lpwstr>
  </property>
</Properties>
</file>